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B8B9" w14:textId="3B78CA69" w:rsidR="00F14518" w:rsidRPr="00F14518" w:rsidRDefault="00F14518" w:rsidP="003C394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684535">
        <w:rPr>
          <w:rFonts w:ascii="Arial" w:eastAsia="Batang" w:hAnsi="Arial" w:cs="Arial"/>
          <w:b/>
          <w:bCs/>
          <w:sz w:val="28"/>
          <w:szCs w:val="24"/>
        </w:rPr>
        <w:t>2</w:t>
      </w:r>
      <w:r w:rsidR="00151F3C">
        <w:rPr>
          <w:rFonts w:ascii="Arial" w:eastAsia="Batang" w:hAnsi="Arial" w:cs="Arial"/>
          <w:b/>
          <w:bCs/>
          <w:sz w:val="28"/>
          <w:szCs w:val="24"/>
        </w:rPr>
        <w:t>1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397A85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922E74">
        <w:rPr>
          <w:rFonts w:ascii="Arial" w:eastAsia="Batang" w:hAnsi="Arial" w:cs="Arial"/>
          <w:b/>
          <w:bCs/>
          <w:sz w:val="28"/>
          <w:szCs w:val="24"/>
        </w:rPr>
        <w:t>R1-2</w:t>
      </w:r>
      <w:r w:rsidR="002E4046">
        <w:rPr>
          <w:rFonts w:ascii="Arial" w:eastAsia="Batang" w:hAnsi="Arial" w:cs="Arial"/>
          <w:b/>
          <w:bCs/>
          <w:sz w:val="28"/>
          <w:szCs w:val="24"/>
        </w:rPr>
        <w:t>5</w:t>
      </w:r>
      <w:r w:rsidR="00922E74" w:rsidRPr="00922E74">
        <w:rPr>
          <w:rFonts w:ascii="Arial" w:eastAsia="Batang" w:hAnsi="Arial" w:cs="Arial"/>
          <w:b/>
          <w:bCs/>
          <w:sz w:val="28"/>
          <w:szCs w:val="24"/>
        </w:rPr>
        <w:t>0</w:t>
      </w:r>
      <w:r w:rsidR="00FB5092">
        <w:rPr>
          <w:rFonts w:ascii="Arial" w:eastAsia="Batang" w:hAnsi="Arial" w:cs="Arial"/>
          <w:b/>
          <w:bCs/>
          <w:sz w:val="28"/>
          <w:szCs w:val="24"/>
        </w:rPr>
        <w:t>3434</w:t>
      </w:r>
    </w:p>
    <w:p w14:paraId="05965FD4" w14:textId="20B4E605" w:rsidR="00C4142E" w:rsidRPr="00EC11FD" w:rsidRDefault="00FB5092" w:rsidP="003C3947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Malta, MT, May </w:t>
      </w:r>
      <w:r w:rsidR="00FD4B3D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050BD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FD4B3D">
        <w:rPr>
          <w:rFonts w:ascii="Arial" w:eastAsia="MS Mincho" w:hAnsi="Arial" w:cs="Arial"/>
          <w:b/>
          <w:bCs/>
          <w:sz w:val="28"/>
          <w:lang w:eastAsia="ja-JP"/>
        </w:rPr>
        <w:t xml:space="preserve"> 23</w:t>
      </w:r>
      <w:r w:rsidR="00FD4B3D" w:rsidRPr="00050BD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EC11FD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6201CD55" w14:textId="77777777" w:rsidR="00F83971" w:rsidRPr="00647E7F" w:rsidRDefault="00F83971" w:rsidP="003C3947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2C3945B0" w:rsidR="005E1775" w:rsidRPr="009246FC" w:rsidRDefault="005E1775" w:rsidP="003C3947">
      <w:pPr>
        <w:pStyle w:val="NoSpacing"/>
        <w:contextualSpacing/>
        <w:jc w:val="both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tab/>
      </w:r>
      <w:r>
        <w:tab/>
      </w:r>
      <w:r w:rsidR="00C06AF4" w:rsidRPr="4B436695">
        <w:rPr>
          <w:rFonts w:ascii="Arial" w:hAnsi="Arial" w:cs="Arial"/>
          <w:b/>
          <w:bCs/>
          <w:sz w:val="24"/>
          <w:szCs w:val="24"/>
          <w:lang w:val="en-GB"/>
        </w:rPr>
        <w:t>9.2.</w:t>
      </w:r>
      <w:r w:rsidR="000351C4" w:rsidRPr="4B436695">
        <w:rPr>
          <w:rFonts w:ascii="Arial" w:hAnsi="Arial" w:cs="Arial"/>
          <w:b/>
          <w:bCs/>
          <w:sz w:val="24"/>
          <w:szCs w:val="24"/>
          <w:lang w:val="en-GB"/>
        </w:rPr>
        <w:t>2</w:t>
      </w:r>
    </w:p>
    <w:p w14:paraId="74E70920" w14:textId="54770B68" w:rsidR="00C4142E" w:rsidRPr="009246FC" w:rsidRDefault="00C4142E" w:rsidP="003C3947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tab/>
      </w:r>
      <w:r>
        <w:tab/>
      </w:r>
      <w:r>
        <w:tab/>
      </w:r>
      <w:r>
        <w:tab/>
      </w:r>
      <w:proofErr w:type="spellStart"/>
      <w:r w:rsidRPr="4B436695">
        <w:rPr>
          <w:rFonts w:ascii="Arial" w:hAnsi="Arial" w:cs="Arial"/>
          <w:b/>
          <w:bCs/>
          <w:sz w:val="24"/>
          <w:szCs w:val="24"/>
          <w:lang w:val="en-GB"/>
        </w:rPr>
        <w:t>Inter</w:t>
      </w:r>
      <w:r w:rsidR="00A677A0" w:rsidRPr="4B436695">
        <w:rPr>
          <w:rFonts w:ascii="Arial" w:hAnsi="Arial" w:cs="Arial"/>
          <w:b/>
          <w:bCs/>
          <w:sz w:val="24"/>
          <w:szCs w:val="24"/>
          <w:lang w:val="en-GB"/>
        </w:rPr>
        <w:t>D</w:t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igital</w:t>
      </w:r>
      <w:proofErr w:type="spellEnd"/>
      <w:r w:rsidR="00E04FD9" w:rsidRPr="4B436695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5E1775" w:rsidRPr="4B436695">
        <w:rPr>
          <w:rFonts w:ascii="Arial" w:hAnsi="Arial" w:cs="Arial"/>
          <w:b/>
          <w:bCs/>
          <w:sz w:val="24"/>
          <w:szCs w:val="24"/>
          <w:lang w:val="en-GB"/>
        </w:rPr>
        <w:t xml:space="preserve"> Inc.</w:t>
      </w:r>
    </w:p>
    <w:p w14:paraId="5E560AE8" w14:textId="375CD665" w:rsidR="00C4142E" w:rsidRPr="00F3169A" w:rsidRDefault="00C4142E" w:rsidP="003C3947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bookmarkStart w:id="0" w:name="Title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E5633E">
        <w:rPr>
          <w:rFonts w:ascii="Arial" w:hAnsi="Arial" w:cs="Arial"/>
          <w:b/>
          <w:bCs/>
          <w:sz w:val="24"/>
          <w:szCs w:val="24"/>
        </w:rPr>
        <w:t>Remaining Details of Rel-19 Enhancements of CSI</w:t>
      </w:r>
    </w:p>
    <w:p w14:paraId="35306FB9" w14:textId="28CE17FE" w:rsidR="00C4142E" w:rsidRPr="00D208B1" w:rsidRDefault="00C4142E" w:rsidP="003C3947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tab/>
      </w:r>
      <w:bookmarkStart w:id="1" w:name="DocumentFor"/>
      <w:bookmarkEnd w:id="1"/>
      <w:r>
        <w:tab/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Discussio</w:t>
      </w:r>
      <w:r w:rsidRPr="4B436695">
        <w:rPr>
          <w:rFonts w:ascii="Arial" w:eastAsia="SimSun" w:hAnsi="Arial" w:cs="Arial"/>
          <w:b/>
          <w:bCs/>
          <w:sz w:val="24"/>
          <w:szCs w:val="24"/>
          <w:lang w:val="en-GB"/>
        </w:rPr>
        <w:t>n and Decision</w:t>
      </w:r>
    </w:p>
    <w:p w14:paraId="0162CE0A" w14:textId="77777777" w:rsidR="00C4142E" w:rsidRPr="00B11D07" w:rsidRDefault="00C4142E" w:rsidP="003C3947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72C6DC04" w14:textId="5507BC57" w:rsidR="00397A85" w:rsidRPr="00EE2C4E" w:rsidRDefault="003076D2" w:rsidP="003C394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DC714F" w:rsidRPr="00EE2C4E">
        <w:rPr>
          <w:rFonts w:ascii="Times New Roman" w:eastAsiaTheme="minorEastAsia" w:hAnsi="Times New Roman"/>
          <w:sz w:val="22"/>
          <w:szCs w:val="22"/>
          <w:lang w:eastAsia="zh-CN"/>
        </w:rPr>
        <w:t>Rel-1</w:t>
      </w:r>
      <w:r w:rsidR="00B11B00" w:rsidRPr="00EE2C4E">
        <w:rPr>
          <w:rFonts w:ascii="Times New Roman" w:eastAsiaTheme="minorEastAsia" w:hAnsi="Times New Roman"/>
          <w:sz w:val="22"/>
          <w:szCs w:val="22"/>
          <w:lang w:eastAsia="zh-CN"/>
        </w:rPr>
        <w:t>9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, a WID was proposed to further enhance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MIMO feature</w:t>
      </w:r>
      <w:r w:rsidR="006E2096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[1]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r w:rsidR="0062507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agenda item covers the second objective.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The</w:t>
      </w:r>
      <w:r w:rsidR="00E86B1F" w:rsidDel="005A44DD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second objective targets </w:t>
      </w:r>
      <w:r w:rsidR="00884845">
        <w:rPr>
          <w:rFonts w:ascii="Times New Roman" w:eastAsiaTheme="minorEastAsia" w:hAnsi="Times New Roman"/>
          <w:sz w:val="22"/>
          <w:szCs w:val="22"/>
          <w:lang w:eastAsia="zh-CN"/>
        </w:rPr>
        <w:t xml:space="preserve">some 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enhancements to the </w:t>
      </w:r>
      <w:r w:rsidR="00D00F5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CSI for up to 128 CSI-RS ports: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B74FC7" w14:paraId="75E26CD3" w14:textId="77777777" w:rsidTr="00557134">
        <w:tc>
          <w:tcPr>
            <w:tcW w:w="10160" w:type="dxa"/>
          </w:tcPr>
          <w:p w14:paraId="2EDA0B46" w14:textId="77777777" w:rsidR="00A4259D" w:rsidRPr="00EE2C4E" w:rsidRDefault="00A4259D" w:rsidP="003C3947">
            <w:pPr>
              <w:numPr>
                <w:ilvl w:val="0"/>
                <w:numId w:val="10"/>
              </w:num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2" w:name="_Hlk146697700"/>
            <w:r w:rsidRPr="00EE2C4E">
              <w:rPr>
                <w:rFonts w:eastAsia="Times New Roman"/>
                <w:i/>
                <w:iCs/>
                <w:lang w:val="en-US"/>
              </w:rPr>
              <w:t>Specify CSI support for up to 128 CSI-RS ports, targeting FR1</w:t>
            </w:r>
          </w:p>
          <w:p w14:paraId="7DEF4987" w14:textId="6CA91DC9" w:rsidR="00A4259D" w:rsidRPr="00EE2C4E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5FE4BCB9" w14:textId="4202B3A8" w:rsidR="00A4259D" w:rsidRPr="00EE2C4E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3F66606" w14:textId="77777777" w:rsidR="00D80BFF" w:rsidRPr="00055863" w:rsidRDefault="00A4259D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E2C4E">
              <w:rPr>
                <w:rFonts w:eastAsia="Times New Roman"/>
                <w:i/>
                <w:iCs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63FA696E" w14:textId="77777777" w:rsidR="0016228A" w:rsidRDefault="0016228A" w:rsidP="003C394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lang w:val="en-US"/>
              </w:rPr>
              <w:t>SRS port grouping and its association to the two codewords for the 6/8Rx low complexity receiver supporting more than 4 layers, with legacy codebook</w:t>
            </w:r>
          </w:p>
          <w:p w14:paraId="25921F9C" w14:textId="77777777" w:rsidR="0016228A" w:rsidRPr="00055863" w:rsidRDefault="0016228A" w:rsidP="003C39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 enhancement on codeword-to-layer mapping, DL resource allocation, CSI feedback, and DCI format</w:t>
            </w:r>
          </w:p>
          <w:p w14:paraId="2B870548" w14:textId="5CF10678" w:rsidR="0016228A" w:rsidRPr="00055863" w:rsidRDefault="0016228A" w:rsidP="003C39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055863">
              <w:rPr>
                <w:rFonts w:eastAsia="Times New Roman"/>
                <w:i/>
                <w:iCs/>
                <w:szCs w:val="24"/>
                <w:lang w:val="en-US"/>
              </w:rPr>
              <w:t>Note: Whether to support 6Rx with more than 4 layers is to be decided in RAN4 Rel-19 RF enhancements WI</w:t>
            </w:r>
          </w:p>
        </w:tc>
      </w:tr>
    </w:tbl>
    <w:p w14:paraId="2A87C9F2" w14:textId="41CD6C06" w:rsidR="004D5DC9" w:rsidRDefault="004D5DC9" w:rsidP="003C394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5C81E80" w14:textId="1B204B50" w:rsidR="00EF7E15" w:rsidRPr="00EE2C4E" w:rsidRDefault="00AF1F15" w:rsidP="003C394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this contribution, we provide our views on</w:t>
      </w:r>
      <w:r w:rsidR="00AD2609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84845">
        <w:rPr>
          <w:rFonts w:ascii="Times New Roman" w:eastAsiaTheme="minorEastAsia" w:hAnsi="Times New Roman"/>
          <w:sz w:val="22"/>
          <w:szCs w:val="22"/>
          <w:lang w:eastAsia="zh-CN"/>
        </w:rPr>
        <w:t xml:space="preserve">the remaining issues related to specification support for Rel-19 High Doppler CSI and </w:t>
      </w:r>
      <w:r w:rsidR="00AD2609">
        <w:rPr>
          <w:rFonts w:ascii="Times New Roman" w:eastAsiaTheme="minorEastAsia" w:hAnsi="Times New Roman"/>
          <w:sz w:val="22"/>
          <w:szCs w:val="22"/>
          <w:lang w:eastAsia="zh-CN"/>
        </w:rPr>
        <w:t>CBSR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</w:p>
    <w:p w14:paraId="25DEE97F" w14:textId="77777777" w:rsidR="001836ED" w:rsidRPr="00FE2AC5" w:rsidRDefault="001836ED" w:rsidP="003C394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5BA82EBF" w14:textId="2481D800" w:rsidR="000960CD" w:rsidRPr="000960CD" w:rsidRDefault="00E36FA0" w:rsidP="000960CD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CSI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960CD" w14:paraId="2032569F" w14:textId="77777777" w:rsidTr="005C7E27">
        <w:tc>
          <w:tcPr>
            <w:tcW w:w="10160" w:type="dxa"/>
          </w:tcPr>
          <w:p w14:paraId="10922CF9" w14:textId="77777777" w:rsidR="000960CD" w:rsidRPr="00FC631A" w:rsidRDefault="000960CD" w:rsidP="00884845">
            <w:p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bookmarkStart w:id="3" w:name="_Hlk46150012"/>
            <w:r w:rsidRPr="00FC631A">
              <w:rPr>
                <w:rFonts w:eastAsia="Times New Roman"/>
                <w:b/>
                <w:bCs/>
                <w:i/>
                <w:iCs/>
                <w:highlight w:val="green"/>
              </w:rPr>
              <w:t>Agreement</w:t>
            </w:r>
          </w:p>
          <w:p w14:paraId="52D3FA63" w14:textId="77777777" w:rsidR="000960CD" w:rsidRPr="00B44DC4" w:rsidRDefault="000960CD" w:rsidP="00884845">
            <w:p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B44DC4">
              <w:rPr>
                <w:rFonts w:eastAsia="Times New Roman"/>
                <w:i/>
                <w:iCs/>
                <w:lang w:val="en-US"/>
              </w:rPr>
              <w:t xml:space="preserve">For the Rel-19 Type-I and Type-II (except for Type-II Doppler) codebook refinement for 48, 64, and 128 CSI-RS ports, when the K&gt;1 aggregated NZP aperiodic CSI-RS resources for CMR are within two consecutive slots, the triggering offset of the associated aperiodic CSI-IM follows the associated NZP CSI-RS resource(s) for CMR in the first slot. </w:t>
            </w:r>
          </w:p>
          <w:p w14:paraId="29398F11" w14:textId="77777777" w:rsidR="000960CD" w:rsidRPr="00EE64BA" w:rsidRDefault="000960CD" w:rsidP="00884845">
            <w:pPr>
              <w:pStyle w:val="ListParagraph"/>
              <w:numPr>
                <w:ilvl w:val="0"/>
                <w:numId w:val="85"/>
              </w:numPr>
              <w:tabs>
                <w:tab w:val="left" w:pos="720"/>
              </w:tabs>
              <w:snapToGrid w:val="0"/>
              <w:spacing w:before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E64BA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FFS: How to resolve this for Rel-19 Type-II Doppler</w:t>
            </w:r>
          </w:p>
        </w:tc>
      </w:tr>
    </w:tbl>
    <w:p w14:paraId="4631C443" w14:textId="77777777" w:rsidR="000960CD" w:rsidRDefault="000960CD" w:rsidP="000960CD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7E432882" w14:textId="6EED0E8F" w:rsidR="000960CD" w:rsidRDefault="00050BD7" w:rsidP="000960CD">
      <w:pPr>
        <w:pStyle w:val="BodyText"/>
        <w:spacing w:after="0"/>
        <w:contextualSpacing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="000960CD" w:rsidRPr="005F0A85">
        <w:rPr>
          <w:rFonts w:ascii="Times New Roman" w:hAnsi="Times New Roman"/>
          <w:sz w:val="22"/>
          <w:szCs w:val="22"/>
          <w:lang w:val="en-GB"/>
        </w:rPr>
        <w:t>For Rel-19 Type-II Doppler, a total of</w:t>
      </w:r>
      <w:r w:rsidR="000960CD">
        <w:rPr>
          <w:rFonts w:ascii="Times New Roman" w:hAnsi="Times New Roman"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DOPP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∈{4, 8, 12}</m:t>
        </m:r>
      </m:oMath>
      <w:r w:rsidR="000960CD">
        <w:rPr>
          <w:rFonts w:ascii="Times New Roman" w:hAnsi="Times New Roman"/>
          <w:sz w:val="22"/>
          <w:szCs w:val="22"/>
          <w:lang w:val="en-GB"/>
        </w:rPr>
        <w:t xml:space="preserve"> CSI-RS resource groups can be configured where each resource group has </w:t>
      </w:r>
      <m:oMath>
        <m:r>
          <w:rPr>
            <w:rFonts w:ascii="Cambria Math" w:hAnsi="Cambria Math"/>
            <w:sz w:val="22"/>
            <w:szCs w:val="22"/>
            <w:lang w:val="en-GB"/>
          </w:rPr>
          <m:t>2≤K≤4</m:t>
        </m:r>
      </m:oMath>
      <w:r w:rsidR="000960CD">
        <w:rPr>
          <w:rFonts w:ascii="Times New Roman" w:hAnsi="Times New Roman"/>
          <w:sz w:val="22"/>
          <w:szCs w:val="22"/>
          <w:lang w:val="en-GB"/>
        </w:rPr>
        <w:t xml:space="preserve"> CSI-RS resources aggregated to </w:t>
      </w:r>
      <w:r w:rsidR="00884845">
        <w:rPr>
          <w:rFonts w:ascii="Times New Roman" w:hAnsi="Times New Roman"/>
          <w:sz w:val="22"/>
          <w:szCs w:val="22"/>
          <w:lang w:val="en-GB"/>
        </w:rPr>
        <w:t xml:space="preserve">support </w:t>
      </w:r>
      <w:r w:rsidR="000960CD">
        <w:rPr>
          <w:rFonts w:ascii="Times New Roman" w:hAnsi="Times New Roman"/>
          <w:sz w:val="22"/>
          <w:szCs w:val="22"/>
          <w:lang w:val="en-GB"/>
        </w:rPr>
        <w:t xml:space="preserve">up to 48, 64, or 128 CSI-RS ports. The </w:t>
      </w:r>
      <m:oMath>
        <m:r>
          <w:rPr>
            <w:rFonts w:ascii="Cambria Math" w:hAnsi="Cambria Math"/>
            <w:sz w:val="22"/>
            <w:szCs w:val="22"/>
            <w:lang w:val="en-GB"/>
          </w:rPr>
          <m:t>K</m:t>
        </m:r>
      </m:oMath>
      <w:r w:rsidR="000960CD">
        <w:rPr>
          <w:rFonts w:ascii="Times New Roman" w:hAnsi="Times New Roman"/>
          <w:sz w:val="22"/>
          <w:szCs w:val="22"/>
          <w:lang w:val="en-GB"/>
        </w:rPr>
        <w:t xml:space="preserve"> CSI-RS resources are located within one or two consecutive slots and the separation in time between the first CSI-RS resources of two consecutive CSI-RS resource groups is </w:t>
      </w:r>
      <m:oMath>
        <m:r>
          <w:rPr>
            <w:rFonts w:ascii="Cambria Math" w:hAnsi="Cambria Math"/>
            <w:sz w:val="22"/>
            <w:szCs w:val="22"/>
            <w:lang w:val="en-GB"/>
          </w:rPr>
          <m:t>m∈{1, 2}</m:t>
        </m:r>
      </m:oMath>
      <w:r w:rsidR="000960CD">
        <w:rPr>
          <w:rFonts w:ascii="Times New Roman" w:hAnsi="Times New Roman"/>
          <w:sz w:val="22"/>
          <w:szCs w:val="22"/>
          <w:lang w:val="en-GB"/>
        </w:rPr>
        <w:t xml:space="preserve"> slots. The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DOPP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×K</m:t>
        </m:r>
      </m:oMath>
      <w:r w:rsidR="000960CD">
        <w:rPr>
          <w:rFonts w:ascii="Times New Roman" w:hAnsi="Times New Roman"/>
          <w:sz w:val="22"/>
          <w:szCs w:val="22"/>
          <w:lang w:val="en-GB"/>
        </w:rPr>
        <w:t xml:space="preserve"> CSI-RS resource has an associated aperiodic CSI-IM resource for interference measurements. The triggering offset of the associated aperiodic CSI-IM resource when the CSI-RS resources for CMR are within two consecutive slots is not yet finalized. In our view, the triggering offset of the associated aperiodic CSI-IM can follow the associated CSI-RS(s) for CMR in the first slot of the first CSI-RS resource groups.</w:t>
      </w:r>
    </w:p>
    <w:p w14:paraId="71761230" w14:textId="77777777" w:rsidR="000960CD" w:rsidRDefault="000960CD" w:rsidP="000960CD">
      <w:pPr>
        <w:pStyle w:val="BodyText"/>
        <w:spacing w:after="0"/>
        <w:contextualSpacing/>
        <w:rPr>
          <w:rFonts w:ascii="Times New Roman" w:hAnsi="Times New Roman"/>
          <w:sz w:val="22"/>
          <w:szCs w:val="22"/>
          <w:lang w:val="en-GB"/>
        </w:rPr>
      </w:pPr>
    </w:p>
    <w:p w14:paraId="59A4AB28" w14:textId="097A0E36" w:rsidR="000960CD" w:rsidRDefault="000960CD" w:rsidP="000960CD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The triggering offset of the aperiodic CSI-IM associated with the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DOPP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×K</m:t>
        </m:r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CSI-RS resources, when the </w:t>
      </w:r>
      <m:oMath>
        <m:r>
          <w:rPr>
            <w:rFonts w:ascii="Cambria Math" w:hAnsi="Cambria Math"/>
            <w:sz w:val="22"/>
            <w:szCs w:val="22"/>
            <w:lang w:val="en-GB"/>
          </w:rPr>
          <m:t>K</m:t>
        </m:r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CSI-RS resources are in two consecutive slots is not yet finalized.</w:t>
      </w:r>
    </w:p>
    <w:p w14:paraId="1D46F0C7" w14:textId="77777777" w:rsidR="000960CD" w:rsidRPr="00055863" w:rsidRDefault="000960CD" w:rsidP="000960CD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458FD490" w14:textId="21D264AF" w:rsidR="000960CD" w:rsidRDefault="000960CD" w:rsidP="000960CD">
      <w:pPr>
        <w:pStyle w:val="BodyText"/>
        <w:spacing w:after="0"/>
        <w:contextualSpacing/>
        <w:rPr>
          <w:rFonts w:ascii="Times New Roman" w:hAnsi="Times New Roman"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Pr="005C7E27">
        <w:rPr>
          <w:rFonts w:ascii="Times New Roman" w:hAnsi="Times New Roman"/>
          <w:i/>
          <w:iCs/>
          <w:sz w:val="22"/>
          <w:szCs w:val="22"/>
          <w:lang w:val="en-GB"/>
        </w:rPr>
        <w:t>The triggering offset of the aperiodic CSI-IM follow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>s</w:t>
      </w:r>
      <w:r w:rsidRPr="005C7E27">
        <w:rPr>
          <w:rFonts w:ascii="Times New Roman" w:hAnsi="Times New Roman"/>
          <w:i/>
          <w:iCs/>
          <w:sz w:val="22"/>
          <w:szCs w:val="22"/>
          <w:lang w:val="en-GB"/>
        </w:rPr>
        <w:t xml:space="preserve"> the associated CSI-RS(s) for CMR in the first slot of the first CSI-RS resource group.</w:t>
      </w:r>
    </w:p>
    <w:p w14:paraId="68B98310" w14:textId="77777777" w:rsidR="000960CD" w:rsidRDefault="000960CD" w:rsidP="00BA5503">
      <w:pPr>
        <w:snapToGrid w:val="0"/>
        <w:ind w:firstLine="288"/>
        <w:jc w:val="both"/>
        <w:rPr>
          <w:bCs/>
          <w:iCs/>
          <w:lang w:eastAsia="zh-CN"/>
        </w:rPr>
      </w:pPr>
    </w:p>
    <w:bookmarkEnd w:id="3"/>
    <w:p w14:paraId="36457678" w14:textId="4BABC752" w:rsidR="00A8350E" w:rsidRDefault="00050BD7" w:rsidP="00050BD7">
      <w:pPr>
        <w:snapToGrid w:val="0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ab/>
      </w:r>
      <w:r w:rsidR="000960CD">
        <w:rPr>
          <w:rFonts w:eastAsia="Batang"/>
          <w:sz w:val="22"/>
          <w:szCs w:val="22"/>
        </w:rPr>
        <w:t>W</w:t>
      </w:r>
      <w:r w:rsidR="00B26028">
        <w:rPr>
          <w:rFonts w:eastAsia="Batang"/>
          <w:sz w:val="22"/>
          <w:szCs w:val="22"/>
        </w:rPr>
        <w:t xml:space="preserve">e </w:t>
      </w:r>
      <w:r w:rsidR="00F20733">
        <w:rPr>
          <w:rFonts w:eastAsia="Batang"/>
          <w:sz w:val="22"/>
          <w:szCs w:val="22"/>
        </w:rPr>
        <w:t>noticed</w:t>
      </w:r>
      <w:r w:rsidR="00B26028">
        <w:rPr>
          <w:rFonts w:eastAsia="Batang"/>
          <w:sz w:val="22"/>
          <w:szCs w:val="22"/>
        </w:rPr>
        <w:t xml:space="preserve"> a typo related to the</w:t>
      </w:r>
      <w:r w:rsidR="007A0BA3">
        <w:rPr>
          <w:rFonts w:eastAsia="Batang"/>
          <w:sz w:val="22"/>
          <w:szCs w:val="22"/>
        </w:rPr>
        <w:t xml:space="preserve"> Rel-19 CBSR for</w:t>
      </w:r>
      <w:r w:rsidR="00965B26">
        <w:rPr>
          <w:rFonts w:eastAsia="Batang"/>
          <w:sz w:val="22"/>
          <w:szCs w:val="22"/>
        </w:rPr>
        <w:t xml:space="preserve"> </w:t>
      </w:r>
      <w:r w:rsidR="007A0BA3">
        <w:rPr>
          <w:rFonts w:eastAsia="Batang"/>
          <w:sz w:val="22"/>
          <w:szCs w:val="22"/>
        </w:rPr>
        <w:t xml:space="preserve">Rel-19 </w:t>
      </w:r>
      <w:r w:rsidR="00965B26">
        <w:rPr>
          <w:rFonts w:eastAsia="Batang"/>
          <w:sz w:val="22"/>
          <w:szCs w:val="22"/>
        </w:rPr>
        <w:t>Type-I</w:t>
      </w:r>
      <w:r w:rsidR="007A0BA3">
        <w:rPr>
          <w:rFonts w:eastAsia="Batang"/>
          <w:sz w:val="22"/>
          <w:szCs w:val="22"/>
        </w:rPr>
        <w:t xml:space="preserve"> codebook</w:t>
      </w:r>
      <w:r w:rsidR="00965B26">
        <w:rPr>
          <w:rFonts w:eastAsia="Batang"/>
          <w:sz w:val="22"/>
          <w:szCs w:val="22"/>
        </w:rPr>
        <w:t xml:space="preserve"> that might cause confusion</w:t>
      </w:r>
      <w:r w:rsidR="00B54FC7">
        <w:rPr>
          <w:rFonts w:eastAsia="Batang"/>
          <w:sz w:val="22"/>
          <w:szCs w:val="22"/>
        </w:rPr>
        <w:t>.</w:t>
      </w:r>
      <w:r w:rsidR="00884845">
        <w:rPr>
          <w:rFonts w:eastAsia="Batang"/>
          <w:sz w:val="22"/>
          <w:szCs w:val="22"/>
        </w:rPr>
        <w:t xml:space="preserve"> In the text, t</w:t>
      </w:r>
      <w:r w:rsidR="00884845" w:rsidRPr="004346E7">
        <w:rPr>
          <w:rFonts w:eastAsia="Batang"/>
          <w:sz w:val="22"/>
          <w:szCs w:val="22"/>
        </w:rPr>
        <w:t xml:space="preserve">he number of bits is erroneously entered as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="00884845">
        <w:rPr>
          <w:rFonts w:eastAsia="Batang"/>
          <w:sz w:val="22"/>
          <w:szCs w:val="22"/>
          <w:lang w:val="x-none" w:eastAsia="en-GB"/>
        </w:rPr>
        <w:t xml:space="preserve">, </w:t>
      </w:r>
      <w:proofErr w:type="gramStart"/>
      <w:r w:rsidR="00884845">
        <w:rPr>
          <w:rFonts w:eastAsia="Batang"/>
          <w:sz w:val="22"/>
          <w:szCs w:val="22"/>
          <w:lang w:val="x-none" w:eastAsia="en-GB"/>
        </w:rPr>
        <w:t>where</w:t>
      </w:r>
      <w:proofErr w:type="gramEnd"/>
      <w:r w:rsidR="00884845">
        <w:rPr>
          <w:rFonts w:eastAsia="Batang"/>
          <w:sz w:val="22"/>
          <w:szCs w:val="22"/>
          <w:lang w:val="x-none" w:eastAsia="en-GB"/>
        </w:rPr>
        <w:t xml:space="preserve"> instead, it</w:t>
      </w:r>
      <w:r w:rsidR="00884845" w:rsidRPr="004346E7">
        <w:rPr>
          <w:rFonts w:eastAsia="Batang"/>
          <w:sz w:val="22"/>
          <w:szCs w:val="22"/>
          <w:lang w:val="x-none" w:eastAsia="en-GB"/>
        </w:rPr>
        <w:t xml:space="preserve"> should </w:t>
      </w:r>
      <w:r w:rsidR="00884845" w:rsidRPr="001B2744">
        <w:rPr>
          <w:rFonts w:eastAsia="Batang"/>
          <w:sz w:val="22"/>
          <w:szCs w:val="22"/>
          <w:lang w:val="x-none" w:eastAsia="en-GB"/>
        </w:rPr>
        <w:t xml:space="preserve">be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B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="00884845" w:rsidRPr="008C0B16">
        <w:rPr>
          <w:rFonts w:eastAsia="Batang"/>
          <w:sz w:val="22"/>
          <w:szCs w:val="22"/>
          <w:lang w:val="x-none" w:eastAsia="en-GB"/>
        </w:rPr>
        <w:t>.</w:t>
      </w:r>
    </w:p>
    <w:p w14:paraId="4D522465" w14:textId="77777777" w:rsidR="00367031" w:rsidRPr="003D3F33" w:rsidRDefault="00367031" w:rsidP="00367031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val="en-GB"/>
        </w:rPr>
      </w:pPr>
      <w:r w:rsidRPr="003D3F33">
        <w:rPr>
          <w:rFonts w:eastAsiaTheme="minorEastAsia" w:cs="Times"/>
          <w:b/>
          <w:bCs/>
          <w:sz w:val="22"/>
          <w:szCs w:val="22"/>
          <w:lang w:val="en-GB"/>
        </w:rPr>
        <w:t>Original Capture</w:t>
      </w:r>
      <w:r>
        <w:rPr>
          <w:rFonts w:eastAsiaTheme="minorEastAsia" w:cs="Times"/>
          <w:b/>
          <w:bCs/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31" w14:paraId="4439E752" w14:textId="77777777" w:rsidTr="00367031">
        <w:tc>
          <w:tcPr>
            <w:tcW w:w="10160" w:type="dxa"/>
          </w:tcPr>
          <w:p w14:paraId="4FA55DBA" w14:textId="77777777" w:rsidR="006B3D7E" w:rsidRPr="001B2744" w:rsidRDefault="006B3D7E" w:rsidP="00884845">
            <w:pPr>
              <w:pStyle w:val="BodyText"/>
              <w:spacing w:before="0"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B27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1B27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160997D7" w14:textId="27D5619E" w:rsidR="006B3D7E" w:rsidRPr="001B2744" w:rsidRDefault="006B3D7E" w:rsidP="00884845">
            <w:pPr>
              <w:pStyle w:val="BodyText"/>
              <w:spacing w:before="0"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&lt; </w:t>
            </w:r>
            <w:r w:rsidR="00D630F6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u</w:t>
            </w: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nchanged </w:t>
            </w:r>
            <w:r w:rsidR="00D630F6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text</w:t>
            </w:r>
            <w:r w:rsidRPr="001B2744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 xml:space="preserve"> omitted &gt;</w:t>
            </w:r>
          </w:p>
          <w:p w14:paraId="2B325028" w14:textId="04D767E3" w:rsidR="00367031" w:rsidRPr="001B2744" w:rsidRDefault="006B3D7E" w:rsidP="00884845">
            <w:pPr>
              <w:pStyle w:val="BodyText"/>
              <w:spacing w:before="0" w:after="0"/>
              <w:contextualSpacing/>
              <w:rPr>
                <w:color w:val="FF0000"/>
                <w:sz w:val="18"/>
                <w:szCs w:val="18"/>
              </w:rPr>
            </w:pP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The bitmap parameter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Pr="001B2744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where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1B2744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1B2744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</w:p>
        </w:tc>
      </w:tr>
    </w:tbl>
    <w:p w14:paraId="63D011FC" w14:textId="77777777" w:rsidR="00503D85" w:rsidRDefault="00503D85" w:rsidP="00503D85">
      <w:pPr>
        <w:snapToGrid w:val="0"/>
        <w:rPr>
          <w:rFonts w:eastAsia="Batang"/>
          <w:sz w:val="22"/>
          <w:szCs w:val="22"/>
        </w:rPr>
      </w:pPr>
    </w:p>
    <w:p w14:paraId="563B9439" w14:textId="6547D3CF" w:rsidR="009B460E" w:rsidRPr="001B2744" w:rsidRDefault="00835E34" w:rsidP="001B2744">
      <w:pPr>
        <w:snapToGrid w:val="0"/>
        <w:rPr>
          <w:rFonts w:eastAsia="Batang"/>
          <w:color w:val="FF0000"/>
          <w:sz w:val="22"/>
          <w:szCs w:val="22"/>
          <w:lang w:val="x-none" w:eastAsia="en-GB"/>
        </w:rPr>
      </w:pPr>
      <w:r w:rsidRPr="00050BD7">
        <w:rPr>
          <w:b/>
          <w:bCs/>
          <w:i/>
          <w:iCs/>
          <w:sz w:val="22"/>
          <w:szCs w:val="22"/>
        </w:rPr>
        <w:t>Observation 2:</w:t>
      </w:r>
      <w:r>
        <w:rPr>
          <w:rFonts w:eastAsia="Batang"/>
          <w:sz w:val="22"/>
          <w:szCs w:val="22"/>
        </w:rPr>
        <w:t xml:space="preserve"> </w:t>
      </w:r>
      <w:r w:rsidR="00C30408" w:rsidRPr="00884845">
        <w:rPr>
          <w:rFonts w:eastAsia="Batang"/>
          <w:i/>
          <w:iCs/>
          <w:sz w:val="22"/>
          <w:szCs w:val="22"/>
        </w:rPr>
        <w:t xml:space="preserve">The number of bits is erroneously entered as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="00884845">
        <w:t xml:space="preserve">, </w:t>
      </w:r>
      <w:proofErr w:type="gramStart"/>
      <w:r w:rsidR="00884845" w:rsidRPr="00884845">
        <w:rPr>
          <w:rFonts w:eastAsia="Batang"/>
          <w:i/>
          <w:iCs/>
          <w:sz w:val="22"/>
          <w:szCs w:val="22"/>
          <w:lang w:val="x-none" w:eastAsia="en-GB"/>
        </w:rPr>
        <w:t>where</w:t>
      </w:r>
      <w:proofErr w:type="gramEnd"/>
      <w:r w:rsidR="00884845" w:rsidRPr="00884845">
        <w:rPr>
          <w:rFonts w:eastAsia="Batang"/>
          <w:i/>
          <w:iCs/>
          <w:sz w:val="22"/>
          <w:szCs w:val="22"/>
          <w:lang w:val="x-none" w:eastAsia="en-GB"/>
        </w:rPr>
        <w:t xml:space="preserve"> instead</w:t>
      </w:r>
      <w:r w:rsidR="00884845">
        <w:rPr>
          <w:rFonts w:eastAsia="Batang"/>
          <w:i/>
          <w:iCs/>
          <w:sz w:val="22"/>
          <w:szCs w:val="22"/>
          <w:lang w:val="x-none" w:eastAsia="en-GB"/>
        </w:rPr>
        <w:t>,</w:t>
      </w:r>
      <w:r w:rsidR="00884845" w:rsidRPr="00884845">
        <w:rPr>
          <w:rFonts w:eastAsia="Batang"/>
          <w:i/>
          <w:iCs/>
          <w:sz w:val="22"/>
          <w:szCs w:val="22"/>
          <w:lang w:val="x-none" w:eastAsia="en-GB"/>
        </w:rPr>
        <w:t xml:space="preserve"> it should be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B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="00884845" w:rsidRPr="00884845">
        <w:rPr>
          <w:rFonts w:eastAsia="Batang"/>
          <w:i/>
          <w:iCs/>
          <w:sz w:val="22"/>
          <w:szCs w:val="22"/>
          <w:lang w:val="x-none" w:eastAsia="en-GB"/>
        </w:rPr>
        <w:t>.</w:t>
      </w:r>
    </w:p>
    <w:p w14:paraId="624153F9" w14:textId="43941A1E" w:rsidR="00040753" w:rsidRDefault="007317D4" w:rsidP="007317D4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0053A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2: 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>Adopt the following changes</w:t>
      </w:r>
      <w:r w:rsidR="00F5402B">
        <w:rPr>
          <w:rFonts w:ascii="Times New Roman" w:hAnsi="Times New Roman"/>
          <w:i/>
          <w:iCs/>
          <w:sz w:val="22"/>
          <w:szCs w:val="22"/>
          <w:lang w:val="en-GB"/>
        </w:rPr>
        <w:t xml:space="preserve"> in 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>the CR for</w:t>
      </w:r>
      <w:r w:rsidR="00F5402B">
        <w:rPr>
          <w:rFonts w:ascii="Times New Roman" w:hAnsi="Times New Roman"/>
          <w:i/>
          <w:iCs/>
          <w:sz w:val="22"/>
          <w:szCs w:val="22"/>
          <w:lang w:val="en-GB"/>
        </w:rPr>
        <w:t xml:space="preserve"> 38.214</w:t>
      </w:r>
      <w:r w:rsidR="00B52F60">
        <w:rPr>
          <w:rFonts w:ascii="Times New Roman" w:hAnsi="Times New Roman"/>
          <w:i/>
          <w:iCs/>
          <w:sz w:val="22"/>
          <w:szCs w:val="22"/>
          <w:lang w:val="en-GB"/>
        </w:rPr>
        <w:t xml:space="preserve">: </w:t>
      </w:r>
    </w:p>
    <w:p w14:paraId="79BB2B2A" w14:textId="20558A48" w:rsidR="00F5402B" w:rsidRPr="00421442" w:rsidRDefault="00F5402B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Reason of change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: </w:t>
      </w:r>
      <w:r w:rsidR="00861A49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To correct a typo.</w:t>
      </w:r>
    </w:p>
    <w:p w14:paraId="48DC76E6" w14:textId="0D62D6B8" w:rsidR="00861A49" w:rsidRPr="00421442" w:rsidRDefault="00861A49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Summary of change</w:t>
      </w: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: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</w:t>
      </w:r>
      <w:r w:rsidR="009974F8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A wrong variable, i.e.,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="009974F8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is used instead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="009974F8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in defin</w:t>
      </w:r>
      <w:r w:rsidR="00206836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ing </w:t>
      </w:r>
      <w:r w:rsidR="000560E7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the length of a</w:t>
      </w:r>
      <w:r w:rsidR="009974F8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bi</w:t>
      </w:r>
      <w:r w:rsidR="0014335F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t sequence.</w:t>
      </w:r>
    </w:p>
    <w:p w14:paraId="540595A4" w14:textId="31120C14" w:rsidR="0014335F" w:rsidRPr="00421442" w:rsidRDefault="00A561A0" w:rsidP="00F5402B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Consequences if not approved</w:t>
      </w: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: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The length of a CBSR bit sequence</w:t>
      </w:r>
      <w:r w:rsidR="003A115D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</w:t>
      </w:r>
      <w:r w:rsidR="00240D9F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when</w:t>
      </w:r>
      <w:r w:rsidR="003A115D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3-bit scaling</w:t>
      </w:r>
      <w:r w:rsidR="00240D9F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is configured</w:t>
      </w:r>
      <w:r w:rsidR="003D6718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will be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</w:t>
      </w:r>
      <w:r w:rsidR="00884845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incorrect</w:t>
      </w:r>
      <w:r w:rsidR="001433AE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.</w:t>
      </w:r>
      <w:r w:rsidR="00BD7E30"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</w:t>
      </w:r>
    </w:p>
    <w:p w14:paraId="765E1DC1" w14:textId="77777777" w:rsidR="003C013C" w:rsidRDefault="003C013C" w:rsidP="00CA5359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6C645807" w14:textId="00E9EC20" w:rsidR="00CA5359" w:rsidRPr="00CA5359" w:rsidRDefault="00CA5359" w:rsidP="00CA5359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CA5359">
        <w:rPr>
          <w:rFonts w:cs="Times"/>
          <w:b/>
          <w:bCs/>
          <w:sz w:val="22"/>
          <w:szCs w:val="22"/>
          <w:lang w:val="en-GB"/>
        </w:rPr>
        <w:t>Suggested edits: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83E12" w14:paraId="0A8D2F9B" w14:textId="77777777" w:rsidTr="00583E12">
        <w:tc>
          <w:tcPr>
            <w:tcW w:w="10160" w:type="dxa"/>
          </w:tcPr>
          <w:p w14:paraId="6CEFC706" w14:textId="77777777" w:rsidR="00583E12" w:rsidRPr="00F80062" w:rsidRDefault="00583E12" w:rsidP="00583E12">
            <w:pPr>
              <w:pStyle w:val="BodyText"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45B31462" w14:textId="77777777" w:rsidR="00583E12" w:rsidRPr="00F80062" w:rsidRDefault="00583E12" w:rsidP="001B2744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&lt; unchanged text omitted &gt;</w:t>
            </w:r>
          </w:p>
          <w:p w14:paraId="2F7A86AC" w14:textId="3F156CCC" w:rsidR="00583E12" w:rsidRDefault="00583E12" w:rsidP="00583E12">
            <w:pPr>
              <w:pStyle w:val="BodyText"/>
              <w:spacing w:after="0"/>
              <w:contextualSpacing/>
              <w:rPr>
                <w:rFonts w:ascii="Times New Roman" w:hAnsi="Times New Roman"/>
                <w:i/>
                <w:iCs/>
                <w:sz w:val="22"/>
                <w:szCs w:val="22"/>
                <w:lang w:val="en-GB"/>
              </w:rPr>
            </w:pP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The bitmap parameter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r>
                    <w:rPr>
                      <w:rFonts w:ascii="Cambria Math" w:eastAsia="Calibri" w:hAnsi="Cambria Math"/>
                      <w:strike/>
                      <w:sz w:val="18"/>
                      <w:szCs w:val="18"/>
                      <w:lang w:val="x-none" w:eastAsia="en-GB"/>
                    </w:rPr>
                    <m:t>A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trike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</w:t>
            </w:r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="00EB3B4D" w:rsidRPr="00F80062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="00EB3B4D" w:rsidRPr="00F80062">
              <w:rPr>
                <w:rFonts w:eastAsia="Calibri"/>
                <w:sz w:val="18"/>
                <w:szCs w:val="18"/>
                <w:lang w:val="x-none" w:eastAsia="en-GB"/>
              </w:rPr>
              <w:t>where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  <w:r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 xml:space="preserve">. </w:t>
            </w:r>
          </w:p>
        </w:tc>
      </w:tr>
    </w:tbl>
    <w:p w14:paraId="67CCFD0F" w14:textId="77777777" w:rsidR="005736D2" w:rsidRDefault="005736D2" w:rsidP="003D6718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4EAB9447" w14:textId="634AFC61" w:rsidR="00C4142E" w:rsidRPr="00661223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693644B3" w:rsidR="00C4142E" w:rsidRDefault="000F4AAC" w:rsidP="003C394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discussed </w:t>
      </w:r>
      <w:r w:rsidR="00BF50BC">
        <w:rPr>
          <w:rFonts w:eastAsiaTheme="minorEastAsia" w:cs="Times"/>
          <w:sz w:val="22"/>
          <w:szCs w:val="22"/>
          <w:lang w:eastAsia="zh-CN"/>
        </w:rPr>
        <w:t xml:space="preserve">the scope of </w:t>
      </w:r>
      <w:r w:rsidR="00E065A5">
        <w:rPr>
          <w:rFonts w:eastAsiaTheme="minorEastAsia" w:cs="Times"/>
          <w:sz w:val="22"/>
          <w:szCs w:val="22"/>
          <w:lang w:eastAsia="zh-CN"/>
        </w:rPr>
        <w:t>enhancements for Objectives 2</w:t>
      </w:r>
      <w:r w:rsidR="001A54B1">
        <w:rPr>
          <w:rFonts w:eastAsiaTheme="minorEastAsia" w:cs="Times"/>
          <w:sz w:val="22"/>
          <w:szCs w:val="22"/>
          <w:lang w:eastAsia="zh-CN"/>
        </w:rPr>
        <w:t>. We make the following observation</w:t>
      </w:r>
      <w:r w:rsidR="00DD780F">
        <w:rPr>
          <w:rFonts w:eastAsiaTheme="minorEastAsia" w:cs="Times"/>
          <w:sz w:val="22"/>
          <w:szCs w:val="22"/>
          <w:lang w:eastAsia="zh-CN"/>
        </w:rPr>
        <w:t>s</w:t>
      </w:r>
      <w:r w:rsidR="001A54B1">
        <w:rPr>
          <w:rFonts w:eastAsiaTheme="minorEastAsia" w:cs="Times"/>
          <w:sz w:val="22"/>
          <w:szCs w:val="22"/>
          <w:lang w:eastAsia="zh-CN"/>
        </w:rPr>
        <w:t xml:space="preserve"> and proposal</w:t>
      </w:r>
      <w:r w:rsidR="005577EA">
        <w:rPr>
          <w:rFonts w:eastAsiaTheme="minorEastAsia" w:cs="Times"/>
          <w:sz w:val="22"/>
          <w:szCs w:val="22"/>
          <w:lang w:eastAsia="zh-CN"/>
        </w:rPr>
        <w:t xml:space="preserve"> for CSI</w:t>
      </w:r>
      <w:r w:rsidR="001A54B1">
        <w:rPr>
          <w:rFonts w:eastAsiaTheme="minorEastAsia" w:cs="Times"/>
          <w:sz w:val="22"/>
          <w:szCs w:val="22"/>
          <w:lang w:eastAsia="zh-CN"/>
        </w:rPr>
        <w:t>:</w:t>
      </w:r>
    </w:p>
    <w:p w14:paraId="3F1E0275" w14:textId="5FCD84E4" w:rsidR="00A0191A" w:rsidRPr="006E3000" w:rsidRDefault="00A0191A" w:rsidP="003C3947">
      <w:pPr>
        <w:pStyle w:val="BodyText"/>
        <w:spacing w:after="0"/>
        <w:contextualSpacing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60B9F1B4" w14:textId="77777777" w:rsidR="00884845" w:rsidRDefault="00884845" w:rsidP="00884845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1: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The triggering offset of the aperiodic CSI-IM associated with the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DOPP</m:t>
            </m:r>
          </m:sub>
        </m:sSub>
        <m:r>
          <w:rPr>
            <w:rFonts w:ascii="Cambria Math" w:hAnsi="Cambria Math"/>
            <w:sz w:val="22"/>
            <w:szCs w:val="22"/>
            <w:lang w:val="en-GB"/>
          </w:rPr>
          <m:t>×K</m:t>
        </m:r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CSI-RS resources, when the </w:t>
      </w:r>
      <m:oMath>
        <m:r>
          <w:rPr>
            <w:rFonts w:ascii="Cambria Math" w:hAnsi="Cambria Math"/>
            <w:sz w:val="22"/>
            <w:szCs w:val="22"/>
            <w:lang w:val="en-GB"/>
          </w:rPr>
          <m:t>K</m:t>
        </m:r>
      </m:oMath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CSI-RS resources are in two consecutive slots is not yet finalized.</w:t>
      </w:r>
    </w:p>
    <w:p w14:paraId="587A6027" w14:textId="77777777" w:rsidR="00884845" w:rsidRPr="00055863" w:rsidRDefault="00884845" w:rsidP="00884845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69C7A93C" w14:textId="77777777" w:rsidR="00884845" w:rsidRDefault="00884845" w:rsidP="00884845">
      <w:pPr>
        <w:pStyle w:val="BodyText"/>
        <w:spacing w:after="0"/>
        <w:contextualSpacing/>
        <w:rPr>
          <w:rFonts w:ascii="Times New Roman" w:hAnsi="Times New Roman"/>
          <w:sz w:val="22"/>
          <w:szCs w:val="22"/>
          <w:lang w:val="en-GB"/>
        </w:rPr>
      </w:pPr>
      <w:r w:rsidRPr="00CB7E6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>1</w:t>
      </w:r>
      <w:r w:rsidRPr="00CB7E62">
        <w:rPr>
          <w:rFonts w:ascii="Times New Roman" w:hAnsi="Times New Roman"/>
          <w:i/>
          <w:iCs/>
          <w:sz w:val="22"/>
          <w:szCs w:val="22"/>
          <w:lang w:val="en-GB"/>
        </w:rPr>
        <w:t>: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Pr="005C7E27">
        <w:rPr>
          <w:rFonts w:ascii="Times New Roman" w:hAnsi="Times New Roman"/>
          <w:i/>
          <w:iCs/>
          <w:sz w:val="22"/>
          <w:szCs w:val="22"/>
          <w:lang w:val="en-GB"/>
        </w:rPr>
        <w:t>The triggering offset of the aperiodic CSI-IM follow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>s</w:t>
      </w:r>
      <w:r w:rsidRPr="005C7E27">
        <w:rPr>
          <w:rFonts w:ascii="Times New Roman" w:hAnsi="Times New Roman"/>
          <w:i/>
          <w:iCs/>
          <w:sz w:val="22"/>
          <w:szCs w:val="22"/>
          <w:lang w:val="en-GB"/>
        </w:rPr>
        <w:t xml:space="preserve"> the associated CSI-RS(s) for CMR in the first slot of the first CSI-RS resource group.</w:t>
      </w:r>
    </w:p>
    <w:p w14:paraId="6D46F49A" w14:textId="77777777" w:rsidR="00425BE6" w:rsidRPr="00055863" w:rsidRDefault="00425BE6" w:rsidP="00425BE6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5868F285" w14:textId="77777777" w:rsidR="00884845" w:rsidRPr="001B2744" w:rsidRDefault="00884845" w:rsidP="00884845">
      <w:pPr>
        <w:snapToGrid w:val="0"/>
        <w:rPr>
          <w:rFonts w:eastAsia="Batang"/>
          <w:color w:val="FF0000"/>
          <w:sz w:val="22"/>
          <w:szCs w:val="22"/>
          <w:lang w:val="x-none" w:eastAsia="en-GB"/>
        </w:rPr>
      </w:pPr>
      <w:r w:rsidRPr="00050BD7">
        <w:rPr>
          <w:b/>
          <w:bCs/>
          <w:i/>
          <w:iCs/>
          <w:sz w:val="22"/>
          <w:szCs w:val="22"/>
        </w:rPr>
        <w:t>Observation 2:</w:t>
      </w:r>
      <w:r>
        <w:rPr>
          <w:rFonts w:eastAsia="Batang"/>
          <w:sz w:val="22"/>
          <w:szCs w:val="22"/>
        </w:rPr>
        <w:t xml:space="preserve"> </w:t>
      </w:r>
      <w:r w:rsidRPr="00884845">
        <w:rPr>
          <w:rFonts w:eastAsia="Batang"/>
          <w:i/>
          <w:iCs/>
          <w:sz w:val="22"/>
          <w:szCs w:val="22"/>
        </w:rPr>
        <w:t xml:space="preserve">The number of bits is erroneously entered as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>
        <w:t xml:space="preserve">, </w:t>
      </w:r>
      <w:proofErr w:type="gramStart"/>
      <w:r w:rsidRPr="00884845">
        <w:rPr>
          <w:rFonts w:eastAsia="Batang"/>
          <w:i/>
          <w:iCs/>
          <w:sz w:val="22"/>
          <w:szCs w:val="22"/>
          <w:lang w:val="x-none" w:eastAsia="en-GB"/>
        </w:rPr>
        <w:t>where</w:t>
      </w:r>
      <w:proofErr w:type="gramEnd"/>
      <w:r w:rsidRPr="00884845">
        <w:rPr>
          <w:rFonts w:eastAsia="Batang"/>
          <w:i/>
          <w:iCs/>
          <w:sz w:val="22"/>
          <w:szCs w:val="22"/>
          <w:lang w:val="x-none" w:eastAsia="en-GB"/>
        </w:rPr>
        <w:t xml:space="preserve"> instead</w:t>
      </w:r>
      <w:r>
        <w:rPr>
          <w:rFonts w:eastAsia="Batang"/>
          <w:i/>
          <w:iCs/>
          <w:sz w:val="22"/>
          <w:szCs w:val="22"/>
          <w:lang w:val="x-none" w:eastAsia="en-GB"/>
        </w:rPr>
        <w:t>,</w:t>
      </w:r>
      <w:r w:rsidRPr="00884845">
        <w:rPr>
          <w:rFonts w:eastAsia="Batang"/>
          <w:i/>
          <w:iCs/>
          <w:sz w:val="22"/>
          <w:szCs w:val="22"/>
          <w:lang w:val="x-none" w:eastAsia="en-GB"/>
        </w:rPr>
        <w:t xml:space="preserve"> it should be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B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x-none" w:eastAsia="en-GB"/>
              </w:rPr>
              <m:t>s</m:t>
            </m:r>
          </m:sub>
        </m:sSub>
      </m:oMath>
      <w:r w:rsidRPr="00884845">
        <w:rPr>
          <w:rFonts w:eastAsia="Batang"/>
          <w:i/>
          <w:iCs/>
          <w:sz w:val="22"/>
          <w:szCs w:val="22"/>
          <w:lang w:val="x-none" w:eastAsia="en-GB"/>
        </w:rPr>
        <w:t>.</w:t>
      </w:r>
    </w:p>
    <w:p w14:paraId="4D2CB740" w14:textId="77777777" w:rsidR="00884845" w:rsidRDefault="00884845" w:rsidP="00884845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  <w:r w:rsidRPr="000053A2">
        <w:rPr>
          <w:rFonts w:ascii="Times New Roman" w:hAnsi="Times New Roman"/>
          <w:b/>
          <w:bCs/>
          <w:i/>
          <w:iCs/>
          <w:sz w:val="22"/>
          <w:szCs w:val="22"/>
          <w:lang w:val="en-GB"/>
        </w:rPr>
        <w:t xml:space="preserve">Proposal 2: </w:t>
      </w:r>
      <w:r>
        <w:rPr>
          <w:rFonts w:ascii="Times New Roman" w:hAnsi="Times New Roman"/>
          <w:i/>
          <w:iCs/>
          <w:sz w:val="22"/>
          <w:szCs w:val="22"/>
          <w:lang w:val="en-GB"/>
        </w:rPr>
        <w:t xml:space="preserve">Adopt the following changes in the CR for 38.214: </w:t>
      </w:r>
    </w:p>
    <w:p w14:paraId="477EF169" w14:textId="77777777" w:rsidR="00884845" w:rsidRPr="00421442" w:rsidRDefault="00884845" w:rsidP="00884845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Reason of change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: To correct a typo.</w:t>
      </w:r>
    </w:p>
    <w:p w14:paraId="6C0016D8" w14:textId="07AA942F" w:rsidR="00884845" w:rsidRPr="00421442" w:rsidRDefault="00884845" w:rsidP="00884845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Summary of change</w:t>
      </w: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: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A wrong variable, i.e.,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is used instead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s</m:t>
            </m:r>
          </m:sub>
        </m:sSub>
      </m:oMath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in defining the length of a bit sequence.</w:t>
      </w:r>
    </w:p>
    <w:p w14:paraId="5A79442B" w14:textId="77777777" w:rsidR="00884845" w:rsidRPr="00421442" w:rsidRDefault="00884845" w:rsidP="00884845">
      <w:pPr>
        <w:pStyle w:val="BodyText"/>
        <w:numPr>
          <w:ilvl w:val="0"/>
          <w:numId w:val="81"/>
        </w:numPr>
        <w:spacing w:after="0"/>
        <w:contextualSpacing/>
        <w:rPr>
          <w:rFonts w:ascii="Times New Roman" w:hAnsi="Times New Roman"/>
          <w:bCs/>
          <w:i/>
          <w:iCs/>
          <w:sz w:val="22"/>
          <w:szCs w:val="22"/>
          <w:lang w:val="en-GB"/>
        </w:rPr>
      </w:pP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>Consequences if not approved</w:t>
      </w:r>
      <w:r w:rsidRPr="00421442">
        <w:rPr>
          <w:rFonts w:ascii="Times New Roman" w:hAnsi="Times New Roman"/>
          <w:bCs/>
          <w:i/>
          <w:sz w:val="22"/>
          <w:szCs w:val="22"/>
          <w:lang w:val="en-GB"/>
        </w:rPr>
        <w:t>:</w:t>
      </w:r>
      <w:r w:rsidRPr="00421442">
        <w:rPr>
          <w:rFonts w:ascii="Times New Roman" w:hAnsi="Times New Roman"/>
          <w:bCs/>
          <w:i/>
          <w:iCs/>
          <w:sz w:val="22"/>
          <w:szCs w:val="22"/>
          <w:lang w:val="en-GB"/>
        </w:rPr>
        <w:t xml:space="preserve"> The length of a CBSR bit sequence when 3-bit scaling is configured will be incorrect. </w:t>
      </w:r>
    </w:p>
    <w:p w14:paraId="197EFDC8" w14:textId="77777777" w:rsidR="006E3000" w:rsidRPr="00EB1CC6" w:rsidRDefault="006E3000" w:rsidP="003C3947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C1B4F16" w14:textId="35C53F60" w:rsidR="007A1757" w:rsidRDefault="007A1757" w:rsidP="003C3947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CA5359">
        <w:rPr>
          <w:rFonts w:cs="Times"/>
          <w:b/>
          <w:bCs/>
          <w:sz w:val="22"/>
          <w:szCs w:val="22"/>
          <w:lang w:val="en-GB"/>
        </w:rPr>
        <w:t>Suggested edits: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D709F" w14:paraId="33E79875" w14:textId="77777777" w:rsidTr="00EC2DAF">
        <w:tc>
          <w:tcPr>
            <w:tcW w:w="10160" w:type="dxa"/>
          </w:tcPr>
          <w:p w14:paraId="2D045102" w14:textId="77777777" w:rsidR="002D709F" w:rsidRPr="00F80062" w:rsidRDefault="002D709F" w:rsidP="00EC2DAF">
            <w:pPr>
              <w:pStyle w:val="BodyText"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5.2.2.2.1a </w:t>
            </w:r>
            <w:r w:rsidRPr="00F8006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ab/>
              <w:t>Refined Type-I Single-Panel Codebook</w:t>
            </w:r>
          </w:p>
          <w:p w14:paraId="19A4967E" w14:textId="77777777" w:rsidR="002D709F" w:rsidRPr="00F80062" w:rsidRDefault="002D709F" w:rsidP="00EC2DAF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</w:pPr>
            <w:r w:rsidRPr="00F80062">
              <w:rPr>
                <w:rFonts w:ascii="Times New Roman" w:hAnsi="Times New Roman"/>
                <w:color w:val="FF0000"/>
                <w:sz w:val="18"/>
                <w:szCs w:val="18"/>
                <w:lang w:val="en-GB"/>
              </w:rPr>
              <w:t>&lt; unchanged text omitted &gt;</w:t>
            </w:r>
          </w:p>
          <w:p w14:paraId="5A2E0E4D" w14:textId="77777777" w:rsidR="002D709F" w:rsidRDefault="002D709F" w:rsidP="00EC2DAF">
            <w:pPr>
              <w:pStyle w:val="BodyText"/>
              <w:spacing w:after="0"/>
              <w:contextualSpacing/>
              <w:rPr>
                <w:rFonts w:ascii="Times New Roman" w:hAnsi="Times New Roman"/>
                <w:i/>
                <w:iCs/>
                <w:sz w:val="22"/>
                <w:szCs w:val="22"/>
                <w:lang w:val="en-GB"/>
              </w:rPr>
            </w:pP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lastRenderedPageBreak/>
              <w:t xml:space="preserve">The bitmap parameter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typeI-softScalingRanks1-2-r19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r>
                    <w:rPr>
                      <w:rFonts w:ascii="Cambria Math" w:eastAsia="Calibri" w:hAnsi="Cambria Math"/>
                      <w:strike/>
                      <w:sz w:val="18"/>
                      <w:szCs w:val="18"/>
                      <w:lang w:val="x-none" w:eastAsia="en-GB"/>
                    </w:rPr>
                    <m:t>A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0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3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trike/>
                          <w:sz w:val="18"/>
                          <w:szCs w:val="18"/>
                          <w:lang w:val="x-none" w:eastAsia="en-GB"/>
                        </w:rPr>
                        <m:t>A</m:t>
                      </m:r>
                      <m:r>
                        <w:rPr>
                          <w:rFonts w:ascii="Cambria Math" w:eastAsia="Calibri" w:hAnsi="Cambria Math"/>
                          <w:color w:val="FF0000"/>
                          <w:sz w:val="18"/>
                          <w:szCs w:val="18"/>
                          <w:lang w:val="x-none" w:eastAsia="en-GB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s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-1</m:t>
                  </m:r>
                </m:sub>
              </m:sSub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is the MSB and the number of bits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B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sz w:val="18"/>
                      <w:szCs w:val="18"/>
                      <w:lang w:val="x-none" w:eastAsia="en-GB"/>
                    </w:rPr>
                    <m:t>s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=3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>,</w:t>
            </w:r>
            <w:r w:rsidRPr="00F80062">
              <w:rPr>
                <w:rFonts w:eastAsia="Calibri"/>
                <w:color w:val="FF0000"/>
                <w:sz w:val="18"/>
                <w:szCs w:val="18"/>
                <w:lang w:val="x-none" w:eastAsia="en-GB"/>
              </w:rPr>
              <w:t xml:space="preserve"> 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where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  <w:lang w:val="x-none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  <w:lang w:val="x-none" w:eastAsia="en-GB"/>
                        </w:rPr>
                        <m:t>(s)</m:t>
                      </m:r>
                    </m:sup>
                  </m:sSubSup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∈{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2,2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4,1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4,2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 xml:space="preserve">, 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x-none" w:eastAsia="en-GB"/>
                    </w:rPr>
                    <m:t>4,4</m:t>
                  </m:r>
                </m:e>
              </m:d>
              <m:r>
                <w:rPr>
                  <w:rFonts w:ascii="Cambria Math" w:eastAsia="Calibri" w:hAnsi="Cambria Math"/>
                  <w:sz w:val="18"/>
                  <w:szCs w:val="18"/>
                  <w:lang w:val="x-none" w:eastAsia="en-GB"/>
                </w:rPr>
                <m:t>, (8,1)}</m:t>
              </m:r>
            </m:oMath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are configured by the higher layer parameters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valueOfX1-typeI-powerScaling-r19</w:t>
            </w:r>
            <w:r w:rsidRPr="00F80062">
              <w:rPr>
                <w:rFonts w:eastAsia="Calibri"/>
                <w:sz w:val="18"/>
                <w:szCs w:val="18"/>
                <w:lang w:val="x-none" w:eastAsia="en-GB"/>
              </w:rPr>
              <w:t xml:space="preserve"> and </w:t>
            </w:r>
            <w:r w:rsidRPr="00F80062"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>valueOfX2-typeI-powerScaling-r19</w:t>
            </w:r>
            <w:r>
              <w:rPr>
                <w:rFonts w:eastAsia="Calibri"/>
                <w:i/>
                <w:iCs/>
                <w:sz w:val="18"/>
                <w:szCs w:val="18"/>
                <w:lang w:val="x-none" w:eastAsia="en-GB"/>
              </w:rPr>
              <w:t xml:space="preserve">. </w:t>
            </w:r>
          </w:p>
        </w:tc>
      </w:tr>
    </w:tbl>
    <w:p w14:paraId="14950892" w14:textId="77777777" w:rsidR="00337A37" w:rsidRPr="00055863" w:rsidRDefault="00337A37" w:rsidP="00337A37">
      <w:pPr>
        <w:pStyle w:val="BodyText"/>
        <w:spacing w:after="0"/>
        <w:contextualSpacing/>
        <w:rPr>
          <w:rFonts w:ascii="Times New Roman" w:hAnsi="Times New Roman"/>
          <w:i/>
          <w:iCs/>
          <w:sz w:val="22"/>
          <w:szCs w:val="22"/>
          <w:lang w:val="en-GB"/>
        </w:rPr>
      </w:pPr>
    </w:p>
    <w:p w14:paraId="2123A064" w14:textId="77777777" w:rsidR="00337A37" w:rsidRPr="00EB1CC6" w:rsidRDefault="00337A37" w:rsidP="003C3947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2220EEF" w14:textId="261E9579" w:rsidR="00C4142E" w:rsidRPr="00D208B1" w:rsidRDefault="00C4142E" w:rsidP="003C394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B7AB7AE" w:rsidR="00FF0728" w:rsidRDefault="00E84CF4" w:rsidP="003C394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234007, “</w:t>
      </w:r>
      <w:r w:rsidR="00DA70BF" w:rsidRPr="00DA70BF">
        <w:rPr>
          <w:rFonts w:ascii="Times" w:eastAsia="SimSun" w:hAnsi="Times" w:cs="Times"/>
        </w:rPr>
        <w:t>New WID: NR MIMO Phase 5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#102</w:t>
      </w:r>
      <w:r w:rsidR="00DA70BF">
        <w:rPr>
          <w:rFonts w:ascii="Times" w:eastAsia="SimSun" w:hAnsi="Times" w:cs="Times"/>
        </w:rPr>
        <w:t>, December 2023</w:t>
      </w:r>
    </w:p>
    <w:p w14:paraId="7F85FCB4" w14:textId="24FD33B1" w:rsidR="002C6726" w:rsidRPr="008C0B16" w:rsidRDefault="002C6726" w:rsidP="00050BD7">
      <w:pPr>
        <w:pStyle w:val="ListParagraph"/>
        <w:ind w:left="360"/>
        <w:rPr>
          <w:rFonts w:ascii="Times" w:eastAsia="Times New Roman" w:hAnsi="Times" w:cs="Times"/>
          <w:color w:val="000000"/>
          <w:lang w:eastAsia="ko-KR"/>
        </w:rPr>
      </w:pPr>
    </w:p>
    <w:sectPr w:rsidR="002C6726" w:rsidRPr="008C0B16" w:rsidSect="004C7084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464C" w14:textId="77777777" w:rsidR="00CF6CBF" w:rsidRDefault="00CF6CBF">
      <w:r>
        <w:separator/>
      </w:r>
    </w:p>
  </w:endnote>
  <w:endnote w:type="continuationSeparator" w:id="0">
    <w:p w14:paraId="44F14785" w14:textId="77777777" w:rsidR="00CF6CBF" w:rsidRDefault="00CF6CBF">
      <w:r>
        <w:continuationSeparator/>
      </w:r>
    </w:p>
  </w:endnote>
  <w:endnote w:type="continuationNotice" w:id="1">
    <w:p w14:paraId="0DFD68ED" w14:textId="77777777" w:rsidR="00CF6CBF" w:rsidRDefault="00CF6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180BDD10" w:rsidR="007F2847" w:rsidRDefault="005512D6" w:rsidP="00F837DD">
    <w:pPr>
      <w:pStyle w:val="Footer"/>
      <w:framePr w:wrap="around" w:vAnchor="text" w:hAnchor="margin" w:xAlign="right" w:y="1"/>
      <w:rPr>
        <w:rStyle w:val="PageNumber"/>
      </w:rPr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2C76BF" wp14:editId="506E64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743414193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47E68" w14:textId="49E1FED9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6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347E68" w14:textId="49E1FED9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PAGE  </w:instrText>
    </w:r>
    <w:r w:rsidR="007F2847"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5A266EA" w:rsidR="007F2847" w:rsidRDefault="005512D6" w:rsidP="00450D3B">
    <w:pPr>
      <w:pStyle w:val="Footer"/>
      <w:ind w:right="360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1252DC4D" wp14:editId="31F196D1">
              <wp:simplePos x="635" y="850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25545191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D4295" w14:textId="656DA0D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2DC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7D4295" w14:textId="656DA0D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PAGE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3</w:t>
    </w:r>
    <w:r w:rsidR="007F2847">
      <w:rPr>
        <w:rStyle w:val="PageNumber"/>
      </w:rPr>
      <w:fldChar w:fldCharType="end"/>
    </w:r>
    <w:r w:rsidR="007F2847">
      <w:rPr>
        <w:rStyle w:val="PageNumber"/>
      </w:rPr>
      <w:t>/</w: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NUMPAGES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4</w:t>
    </w:r>
    <w:r w:rsidR="007F284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B1AC" w14:textId="5D2FCFA5" w:rsidR="005512D6" w:rsidRDefault="005512D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3DC715" wp14:editId="3E46B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40704309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79E65" w14:textId="33444D5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C7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4B79E65" w14:textId="33444D5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DF63" w14:textId="77777777" w:rsidR="00CF6CBF" w:rsidRDefault="00CF6CBF">
      <w:r>
        <w:separator/>
      </w:r>
    </w:p>
  </w:footnote>
  <w:footnote w:type="continuationSeparator" w:id="0">
    <w:p w14:paraId="03E2F6F7" w14:textId="77777777" w:rsidR="00CF6CBF" w:rsidRDefault="00CF6CBF">
      <w:r>
        <w:continuationSeparator/>
      </w:r>
    </w:p>
  </w:footnote>
  <w:footnote w:type="continuationNotice" w:id="1">
    <w:p w14:paraId="01F1BD05" w14:textId="77777777" w:rsidR="00CF6CBF" w:rsidRDefault="00CF6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64063F"/>
    <w:multiLevelType w:val="hybridMultilevel"/>
    <w:tmpl w:val="B0EA8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0B95"/>
    <w:multiLevelType w:val="hybridMultilevel"/>
    <w:tmpl w:val="F5CC599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084C09E7"/>
    <w:multiLevelType w:val="hybridMultilevel"/>
    <w:tmpl w:val="3C86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D2BB5"/>
    <w:multiLevelType w:val="hybridMultilevel"/>
    <w:tmpl w:val="F714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2F5F50"/>
    <w:multiLevelType w:val="hybridMultilevel"/>
    <w:tmpl w:val="AAAC0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52D28"/>
    <w:multiLevelType w:val="hybridMultilevel"/>
    <w:tmpl w:val="F6580EC4"/>
    <w:lvl w:ilvl="0" w:tplc="FB92BE4A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1837279D"/>
    <w:multiLevelType w:val="hybridMultilevel"/>
    <w:tmpl w:val="CCC2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F5FFC"/>
    <w:multiLevelType w:val="hybridMultilevel"/>
    <w:tmpl w:val="F10CD91C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BADE85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9F083D"/>
    <w:multiLevelType w:val="hybridMultilevel"/>
    <w:tmpl w:val="89D2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1E5DCD"/>
    <w:multiLevelType w:val="hybridMultilevel"/>
    <w:tmpl w:val="A0FA332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FD403F"/>
    <w:multiLevelType w:val="hybridMultilevel"/>
    <w:tmpl w:val="C6F8B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660D83"/>
    <w:multiLevelType w:val="hybridMultilevel"/>
    <w:tmpl w:val="F618AE1C"/>
    <w:lvl w:ilvl="0" w:tplc="1EEA5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AC7B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1A25D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CE6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2E6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F07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B45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E143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D080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123EC0"/>
    <w:multiLevelType w:val="hybridMultilevel"/>
    <w:tmpl w:val="C958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D646F3"/>
    <w:multiLevelType w:val="hybridMultilevel"/>
    <w:tmpl w:val="516C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0E7FAD"/>
    <w:multiLevelType w:val="hybridMultilevel"/>
    <w:tmpl w:val="07023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3EE50918"/>
    <w:multiLevelType w:val="hybridMultilevel"/>
    <w:tmpl w:val="B9E8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7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5B6672"/>
    <w:multiLevelType w:val="hybridMultilevel"/>
    <w:tmpl w:val="D670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7D25D3"/>
    <w:multiLevelType w:val="hybridMultilevel"/>
    <w:tmpl w:val="79368B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5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326688"/>
    <w:multiLevelType w:val="hybridMultilevel"/>
    <w:tmpl w:val="49D4E2E6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3">
      <w:start w:val="1"/>
      <w:numFmt w:val="upperRoman"/>
      <w:lvlText w:val="%3."/>
      <w:lvlJc w:val="right"/>
      <w:pPr>
        <w:ind w:left="1440" w:hanging="360"/>
      </w:pPr>
    </w:lvl>
    <w:lvl w:ilvl="3" w:tplc="34B8FD76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9" w15:restartNumberingAfterBreak="0">
    <w:nsid w:val="54F57C20"/>
    <w:multiLevelType w:val="hybridMultilevel"/>
    <w:tmpl w:val="3CEC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A52343"/>
    <w:multiLevelType w:val="hybridMultilevel"/>
    <w:tmpl w:val="CE8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4" w15:restartNumberingAfterBreak="0">
    <w:nsid w:val="5D566432"/>
    <w:multiLevelType w:val="hybridMultilevel"/>
    <w:tmpl w:val="4C80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4B7D0C"/>
    <w:multiLevelType w:val="hybridMultilevel"/>
    <w:tmpl w:val="527E4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A47537"/>
    <w:multiLevelType w:val="hybridMultilevel"/>
    <w:tmpl w:val="B150FA44"/>
    <w:lvl w:ilvl="0" w:tplc="60A06F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B7639E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1BA9D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F144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02C9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267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118C1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E6A6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4662E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4" w15:restartNumberingAfterBreak="0">
    <w:nsid w:val="76114DD6"/>
    <w:multiLevelType w:val="hybridMultilevel"/>
    <w:tmpl w:val="0C4286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8F16A2"/>
    <w:multiLevelType w:val="hybridMultilevel"/>
    <w:tmpl w:val="F270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25EB9"/>
    <w:multiLevelType w:val="hybridMultilevel"/>
    <w:tmpl w:val="093CB2B0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7">
      <w:start w:val="1"/>
      <w:numFmt w:val="lowerLetter"/>
      <w:lvlText w:val="%3)"/>
      <w:lvlJc w:val="left"/>
      <w:pPr>
        <w:ind w:left="144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 w15:restartNumberingAfterBreak="0">
    <w:nsid w:val="7A9169E5"/>
    <w:multiLevelType w:val="hybridMultilevel"/>
    <w:tmpl w:val="9F48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CA723C"/>
    <w:multiLevelType w:val="hybridMultilevel"/>
    <w:tmpl w:val="61404D40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332D7B"/>
    <w:multiLevelType w:val="hybridMultilevel"/>
    <w:tmpl w:val="002C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23632C"/>
    <w:multiLevelType w:val="hybridMultilevel"/>
    <w:tmpl w:val="9FD0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9"/>
  </w:num>
  <w:num w:numId="2" w16cid:durableId="21634611">
    <w:abstractNumId w:val="80"/>
  </w:num>
  <w:num w:numId="3" w16cid:durableId="11822070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21"/>
  </w:num>
  <w:num w:numId="5" w16cid:durableId="1018626660">
    <w:abstractNumId w:val="1"/>
  </w:num>
  <w:num w:numId="6" w16cid:durableId="1027414339">
    <w:abstractNumId w:val="66"/>
  </w:num>
  <w:num w:numId="7" w16cid:durableId="1979063714">
    <w:abstractNumId w:val="41"/>
    <w:lvlOverride w:ilvl="0">
      <w:startOverride w:val="1"/>
    </w:lvlOverride>
  </w:num>
  <w:num w:numId="8" w16cid:durableId="346952371">
    <w:abstractNumId w:val="71"/>
  </w:num>
  <w:num w:numId="9" w16cid:durableId="1492136711">
    <w:abstractNumId w:val="26"/>
  </w:num>
  <w:num w:numId="10" w16cid:durableId="934240417">
    <w:abstractNumId w:val="76"/>
  </w:num>
  <w:num w:numId="11" w16cid:durableId="2040280018">
    <w:abstractNumId w:val="51"/>
  </w:num>
  <w:num w:numId="12" w16cid:durableId="46298026">
    <w:abstractNumId w:val="13"/>
  </w:num>
  <w:num w:numId="13" w16cid:durableId="1341080391">
    <w:abstractNumId w:val="36"/>
  </w:num>
  <w:num w:numId="14" w16cid:durableId="125048270">
    <w:abstractNumId w:val="49"/>
  </w:num>
  <w:num w:numId="15" w16cid:durableId="568417856">
    <w:abstractNumId w:val="75"/>
  </w:num>
  <w:num w:numId="16" w16cid:durableId="265845263">
    <w:abstractNumId w:val="62"/>
  </w:num>
  <w:num w:numId="17" w16cid:durableId="534656686">
    <w:abstractNumId w:val="64"/>
  </w:num>
  <w:num w:numId="18" w16cid:durableId="1351373375">
    <w:abstractNumId w:val="82"/>
  </w:num>
  <w:num w:numId="19" w16cid:durableId="474374030">
    <w:abstractNumId w:val="14"/>
  </w:num>
  <w:num w:numId="20" w16cid:durableId="2011397892">
    <w:abstractNumId w:val="12"/>
  </w:num>
  <w:num w:numId="21" w16cid:durableId="1988894592">
    <w:abstractNumId w:val="20"/>
  </w:num>
  <w:num w:numId="22" w16cid:durableId="1094202684">
    <w:abstractNumId w:val="6"/>
  </w:num>
  <w:num w:numId="23" w16cid:durableId="1135684100">
    <w:abstractNumId w:val="50"/>
  </w:num>
  <w:num w:numId="24" w16cid:durableId="1874809301">
    <w:abstractNumId w:val="69"/>
  </w:num>
  <w:num w:numId="25" w16cid:durableId="1717700466">
    <w:abstractNumId w:val="67"/>
  </w:num>
  <w:num w:numId="26" w16cid:durableId="1334379899">
    <w:abstractNumId w:val="23"/>
  </w:num>
  <w:num w:numId="27" w16cid:durableId="710881597">
    <w:abstractNumId w:val="40"/>
  </w:num>
  <w:num w:numId="28" w16cid:durableId="747308547">
    <w:abstractNumId w:val="16"/>
  </w:num>
  <w:num w:numId="29" w16cid:durableId="649673709">
    <w:abstractNumId w:val="44"/>
  </w:num>
  <w:num w:numId="30" w16cid:durableId="2051371002">
    <w:abstractNumId w:val="38"/>
  </w:num>
  <w:num w:numId="31" w16cid:durableId="600794218">
    <w:abstractNumId w:val="7"/>
  </w:num>
  <w:num w:numId="32" w16cid:durableId="317002661">
    <w:abstractNumId w:val="2"/>
  </w:num>
  <w:num w:numId="33" w16cid:durableId="878932132">
    <w:abstractNumId w:val="25"/>
  </w:num>
  <w:num w:numId="34" w16cid:durableId="954597820">
    <w:abstractNumId w:val="74"/>
  </w:num>
  <w:num w:numId="35" w16cid:durableId="1455713727">
    <w:abstractNumId w:val="30"/>
  </w:num>
  <w:num w:numId="36" w16cid:durableId="1704161942">
    <w:abstractNumId w:val="11"/>
  </w:num>
  <w:num w:numId="37" w16cid:durableId="606623040">
    <w:abstractNumId w:val="81"/>
  </w:num>
  <w:num w:numId="38" w16cid:durableId="616791425">
    <w:abstractNumId w:val="10"/>
  </w:num>
  <w:num w:numId="39" w16cid:durableId="338656389">
    <w:abstractNumId w:val="19"/>
  </w:num>
  <w:num w:numId="40" w16cid:durableId="813595795">
    <w:abstractNumId w:val="8"/>
  </w:num>
  <w:num w:numId="41" w16cid:durableId="2074697709">
    <w:abstractNumId w:val="35"/>
  </w:num>
  <w:num w:numId="42" w16cid:durableId="1245382269">
    <w:abstractNumId w:val="18"/>
  </w:num>
  <w:num w:numId="43" w16cid:durableId="1047338425">
    <w:abstractNumId w:val="22"/>
  </w:num>
  <w:num w:numId="44" w16cid:durableId="56981084">
    <w:abstractNumId w:val="78"/>
  </w:num>
  <w:num w:numId="45" w16cid:durableId="866210728">
    <w:abstractNumId w:val="37"/>
  </w:num>
  <w:num w:numId="46" w16cid:durableId="1051344958">
    <w:abstractNumId w:val="58"/>
  </w:num>
  <w:num w:numId="47" w16cid:durableId="297734833">
    <w:abstractNumId w:val="63"/>
  </w:num>
  <w:num w:numId="48" w16cid:durableId="622275150">
    <w:abstractNumId w:val="39"/>
  </w:num>
  <w:num w:numId="49" w16cid:durableId="1483230544">
    <w:abstractNumId w:val="43"/>
  </w:num>
  <w:num w:numId="50" w16cid:durableId="555047903">
    <w:abstractNumId w:val="24"/>
  </w:num>
  <w:num w:numId="51" w16cid:durableId="551382049">
    <w:abstractNumId w:val="9"/>
  </w:num>
  <w:num w:numId="52" w16cid:durableId="650450883">
    <w:abstractNumId w:val="47"/>
  </w:num>
  <w:num w:numId="53" w16cid:durableId="1092816191">
    <w:abstractNumId w:val="4"/>
  </w:num>
  <w:num w:numId="54" w16cid:durableId="367221402">
    <w:abstractNumId w:val="3"/>
  </w:num>
  <w:num w:numId="55" w16cid:durableId="1440219740">
    <w:abstractNumId w:val="15"/>
  </w:num>
  <w:num w:numId="56" w16cid:durableId="1436363684">
    <w:abstractNumId w:val="57"/>
  </w:num>
  <w:num w:numId="57" w16cid:durableId="1988630987">
    <w:abstractNumId w:val="60"/>
  </w:num>
  <w:num w:numId="58" w16cid:durableId="1209105048">
    <w:abstractNumId w:val="65"/>
  </w:num>
  <w:num w:numId="59" w16cid:durableId="1393774252">
    <w:abstractNumId w:val="55"/>
  </w:num>
  <w:num w:numId="60" w16cid:durableId="264776147">
    <w:abstractNumId w:val="28"/>
  </w:num>
  <w:num w:numId="61" w16cid:durableId="1194347504">
    <w:abstractNumId w:val="52"/>
  </w:num>
  <w:num w:numId="62" w16cid:durableId="481121141">
    <w:abstractNumId w:val="70"/>
  </w:num>
  <w:num w:numId="63" w16cid:durableId="14817309">
    <w:abstractNumId w:val="56"/>
  </w:num>
  <w:num w:numId="64" w16cid:durableId="1202599057">
    <w:abstractNumId w:val="45"/>
  </w:num>
  <w:num w:numId="65" w16cid:durableId="818572764">
    <w:abstractNumId w:val="72"/>
  </w:num>
  <w:num w:numId="66" w16cid:durableId="182482316">
    <w:abstractNumId w:val="42"/>
  </w:num>
  <w:num w:numId="67" w16cid:durableId="1399862102">
    <w:abstractNumId w:val="34"/>
  </w:num>
  <w:num w:numId="68" w16cid:durableId="925265081">
    <w:abstractNumId w:val="33"/>
  </w:num>
  <w:num w:numId="69" w16cid:durableId="1670327212">
    <w:abstractNumId w:val="4"/>
  </w:num>
  <w:num w:numId="70" w16cid:durableId="259144112">
    <w:abstractNumId w:val="24"/>
  </w:num>
  <w:num w:numId="71" w16cid:durableId="624388596">
    <w:abstractNumId w:val="57"/>
  </w:num>
  <w:num w:numId="72" w16cid:durableId="1827817126">
    <w:abstractNumId w:val="17"/>
  </w:num>
  <w:num w:numId="73" w16cid:durableId="571817025">
    <w:abstractNumId w:val="61"/>
  </w:num>
  <w:num w:numId="74" w16cid:durableId="355082500">
    <w:abstractNumId w:val="59"/>
  </w:num>
  <w:num w:numId="75" w16cid:durableId="1921065051">
    <w:abstractNumId w:val="5"/>
  </w:num>
  <w:num w:numId="76" w16cid:durableId="807549336">
    <w:abstractNumId w:val="54"/>
  </w:num>
  <w:num w:numId="77" w16cid:durableId="1174607440">
    <w:abstractNumId w:val="32"/>
  </w:num>
  <w:num w:numId="78" w16cid:durableId="65686059">
    <w:abstractNumId w:val="68"/>
  </w:num>
  <w:num w:numId="79" w16cid:durableId="1860046530">
    <w:abstractNumId w:val="48"/>
  </w:num>
  <w:num w:numId="80" w16cid:durableId="773479649">
    <w:abstractNumId w:val="79"/>
  </w:num>
  <w:num w:numId="81" w16cid:durableId="1336105078">
    <w:abstractNumId w:val="77"/>
  </w:num>
  <w:num w:numId="82" w16cid:durableId="1008677746">
    <w:abstractNumId w:val="73"/>
  </w:num>
  <w:num w:numId="83" w16cid:durableId="355346665">
    <w:abstractNumId w:val="31"/>
  </w:num>
  <w:num w:numId="84" w16cid:durableId="1326667473">
    <w:abstractNumId w:val="53"/>
  </w:num>
  <w:num w:numId="85" w16cid:durableId="1011033945">
    <w:abstractNumId w:val="2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A4"/>
    <w:rsid w:val="000004CA"/>
    <w:rsid w:val="000004DB"/>
    <w:rsid w:val="00000515"/>
    <w:rsid w:val="00000632"/>
    <w:rsid w:val="000007C4"/>
    <w:rsid w:val="0000080E"/>
    <w:rsid w:val="00000884"/>
    <w:rsid w:val="00000ECA"/>
    <w:rsid w:val="00000F2A"/>
    <w:rsid w:val="00001066"/>
    <w:rsid w:val="00001213"/>
    <w:rsid w:val="0000121A"/>
    <w:rsid w:val="00001431"/>
    <w:rsid w:val="00001806"/>
    <w:rsid w:val="00001DB7"/>
    <w:rsid w:val="00001FC3"/>
    <w:rsid w:val="00002338"/>
    <w:rsid w:val="00002375"/>
    <w:rsid w:val="00002459"/>
    <w:rsid w:val="000029A6"/>
    <w:rsid w:val="00002EA3"/>
    <w:rsid w:val="00003131"/>
    <w:rsid w:val="00003158"/>
    <w:rsid w:val="00003204"/>
    <w:rsid w:val="000034CB"/>
    <w:rsid w:val="00003772"/>
    <w:rsid w:val="000037FB"/>
    <w:rsid w:val="000038FA"/>
    <w:rsid w:val="00003F38"/>
    <w:rsid w:val="00004564"/>
    <w:rsid w:val="00004885"/>
    <w:rsid w:val="00004C37"/>
    <w:rsid w:val="00004CD0"/>
    <w:rsid w:val="00004CE6"/>
    <w:rsid w:val="00004D8C"/>
    <w:rsid w:val="00004D99"/>
    <w:rsid w:val="00004DCB"/>
    <w:rsid w:val="00005172"/>
    <w:rsid w:val="000051C3"/>
    <w:rsid w:val="000051F0"/>
    <w:rsid w:val="000052FD"/>
    <w:rsid w:val="00005327"/>
    <w:rsid w:val="000053A2"/>
    <w:rsid w:val="0000553B"/>
    <w:rsid w:val="000059D4"/>
    <w:rsid w:val="00005A3A"/>
    <w:rsid w:val="00006009"/>
    <w:rsid w:val="00006780"/>
    <w:rsid w:val="0000688F"/>
    <w:rsid w:val="0000689E"/>
    <w:rsid w:val="00006C7A"/>
    <w:rsid w:val="00006CA6"/>
    <w:rsid w:val="00006D1B"/>
    <w:rsid w:val="00006F27"/>
    <w:rsid w:val="00007207"/>
    <w:rsid w:val="000072BD"/>
    <w:rsid w:val="000074AF"/>
    <w:rsid w:val="000074E2"/>
    <w:rsid w:val="00007500"/>
    <w:rsid w:val="00007605"/>
    <w:rsid w:val="000077B5"/>
    <w:rsid w:val="0000792C"/>
    <w:rsid w:val="00007CC2"/>
    <w:rsid w:val="00007CEF"/>
    <w:rsid w:val="0001004F"/>
    <w:rsid w:val="000101DF"/>
    <w:rsid w:val="000101EF"/>
    <w:rsid w:val="00010CF1"/>
    <w:rsid w:val="00010E97"/>
    <w:rsid w:val="00010EBC"/>
    <w:rsid w:val="00010FD1"/>
    <w:rsid w:val="00011086"/>
    <w:rsid w:val="00011703"/>
    <w:rsid w:val="00011953"/>
    <w:rsid w:val="00011C58"/>
    <w:rsid w:val="000124D1"/>
    <w:rsid w:val="0001266E"/>
    <w:rsid w:val="000127C1"/>
    <w:rsid w:val="00012D90"/>
    <w:rsid w:val="0001321B"/>
    <w:rsid w:val="000133AE"/>
    <w:rsid w:val="0001343D"/>
    <w:rsid w:val="00013633"/>
    <w:rsid w:val="000136D2"/>
    <w:rsid w:val="000137FF"/>
    <w:rsid w:val="0001396F"/>
    <w:rsid w:val="00013B63"/>
    <w:rsid w:val="00014002"/>
    <w:rsid w:val="000141F0"/>
    <w:rsid w:val="00014A81"/>
    <w:rsid w:val="00014D13"/>
    <w:rsid w:val="00015692"/>
    <w:rsid w:val="00015775"/>
    <w:rsid w:val="00015BCB"/>
    <w:rsid w:val="000162B2"/>
    <w:rsid w:val="0001634E"/>
    <w:rsid w:val="000164AD"/>
    <w:rsid w:val="0001669C"/>
    <w:rsid w:val="00016D3B"/>
    <w:rsid w:val="00016DCE"/>
    <w:rsid w:val="00016FF6"/>
    <w:rsid w:val="000171CB"/>
    <w:rsid w:val="0001721C"/>
    <w:rsid w:val="0001729B"/>
    <w:rsid w:val="00017309"/>
    <w:rsid w:val="000178B8"/>
    <w:rsid w:val="00017957"/>
    <w:rsid w:val="00020250"/>
    <w:rsid w:val="00020259"/>
    <w:rsid w:val="00020331"/>
    <w:rsid w:val="00020442"/>
    <w:rsid w:val="000205C1"/>
    <w:rsid w:val="000208B8"/>
    <w:rsid w:val="00020936"/>
    <w:rsid w:val="00020B8E"/>
    <w:rsid w:val="00020D61"/>
    <w:rsid w:val="00020EC4"/>
    <w:rsid w:val="0002130A"/>
    <w:rsid w:val="0002165C"/>
    <w:rsid w:val="00021802"/>
    <w:rsid w:val="00021823"/>
    <w:rsid w:val="00021825"/>
    <w:rsid w:val="000218F9"/>
    <w:rsid w:val="000219D2"/>
    <w:rsid w:val="00021C67"/>
    <w:rsid w:val="00021DEC"/>
    <w:rsid w:val="00021F74"/>
    <w:rsid w:val="0002200C"/>
    <w:rsid w:val="000222F7"/>
    <w:rsid w:val="00022558"/>
    <w:rsid w:val="000226C1"/>
    <w:rsid w:val="000227B0"/>
    <w:rsid w:val="000228C4"/>
    <w:rsid w:val="00022CB0"/>
    <w:rsid w:val="0002307A"/>
    <w:rsid w:val="00023369"/>
    <w:rsid w:val="000234EE"/>
    <w:rsid w:val="00023538"/>
    <w:rsid w:val="00023545"/>
    <w:rsid w:val="00023564"/>
    <w:rsid w:val="000238A5"/>
    <w:rsid w:val="00023C29"/>
    <w:rsid w:val="00023FA3"/>
    <w:rsid w:val="00024478"/>
    <w:rsid w:val="000246B0"/>
    <w:rsid w:val="0002483A"/>
    <w:rsid w:val="000249F0"/>
    <w:rsid w:val="00024A0C"/>
    <w:rsid w:val="00024E37"/>
    <w:rsid w:val="00024E57"/>
    <w:rsid w:val="0002506A"/>
    <w:rsid w:val="00025281"/>
    <w:rsid w:val="000255A1"/>
    <w:rsid w:val="000257D1"/>
    <w:rsid w:val="000258DD"/>
    <w:rsid w:val="0002591B"/>
    <w:rsid w:val="00025AF6"/>
    <w:rsid w:val="00025AFC"/>
    <w:rsid w:val="00025C86"/>
    <w:rsid w:val="00025E6B"/>
    <w:rsid w:val="00025E83"/>
    <w:rsid w:val="00025F55"/>
    <w:rsid w:val="000266AE"/>
    <w:rsid w:val="00026770"/>
    <w:rsid w:val="00026868"/>
    <w:rsid w:val="00026905"/>
    <w:rsid w:val="00026956"/>
    <w:rsid w:val="00026977"/>
    <w:rsid w:val="00026AF7"/>
    <w:rsid w:val="00026EF9"/>
    <w:rsid w:val="00027030"/>
    <w:rsid w:val="00027333"/>
    <w:rsid w:val="0002773E"/>
    <w:rsid w:val="0002790C"/>
    <w:rsid w:val="0002795E"/>
    <w:rsid w:val="000279D2"/>
    <w:rsid w:val="00027AE0"/>
    <w:rsid w:val="00027FE9"/>
    <w:rsid w:val="00030033"/>
    <w:rsid w:val="000300FE"/>
    <w:rsid w:val="000302C2"/>
    <w:rsid w:val="00030365"/>
    <w:rsid w:val="00030634"/>
    <w:rsid w:val="00030667"/>
    <w:rsid w:val="00030766"/>
    <w:rsid w:val="00030ED5"/>
    <w:rsid w:val="00030F74"/>
    <w:rsid w:val="00031242"/>
    <w:rsid w:val="00031498"/>
    <w:rsid w:val="0003165D"/>
    <w:rsid w:val="00031815"/>
    <w:rsid w:val="00031CCC"/>
    <w:rsid w:val="00031ECE"/>
    <w:rsid w:val="00031EDD"/>
    <w:rsid w:val="00032043"/>
    <w:rsid w:val="000321DC"/>
    <w:rsid w:val="000322D1"/>
    <w:rsid w:val="00032449"/>
    <w:rsid w:val="00032974"/>
    <w:rsid w:val="000329DD"/>
    <w:rsid w:val="00032A64"/>
    <w:rsid w:val="000334D2"/>
    <w:rsid w:val="00033834"/>
    <w:rsid w:val="00033A55"/>
    <w:rsid w:val="00033AE8"/>
    <w:rsid w:val="00033E5C"/>
    <w:rsid w:val="00033EC5"/>
    <w:rsid w:val="000341AE"/>
    <w:rsid w:val="00034498"/>
    <w:rsid w:val="000347EC"/>
    <w:rsid w:val="000348D8"/>
    <w:rsid w:val="000349B7"/>
    <w:rsid w:val="00034CE8"/>
    <w:rsid w:val="00034DC2"/>
    <w:rsid w:val="000350B6"/>
    <w:rsid w:val="000351C4"/>
    <w:rsid w:val="000351E0"/>
    <w:rsid w:val="00035358"/>
    <w:rsid w:val="0003540B"/>
    <w:rsid w:val="000356E1"/>
    <w:rsid w:val="00035958"/>
    <w:rsid w:val="00035AA7"/>
    <w:rsid w:val="00035BEF"/>
    <w:rsid w:val="00035CAB"/>
    <w:rsid w:val="00036A16"/>
    <w:rsid w:val="00036A3F"/>
    <w:rsid w:val="00036C45"/>
    <w:rsid w:val="00036D25"/>
    <w:rsid w:val="00036D9A"/>
    <w:rsid w:val="00036E9D"/>
    <w:rsid w:val="00036FA7"/>
    <w:rsid w:val="0003746B"/>
    <w:rsid w:val="000377E3"/>
    <w:rsid w:val="00037910"/>
    <w:rsid w:val="00037A21"/>
    <w:rsid w:val="00040025"/>
    <w:rsid w:val="0004010E"/>
    <w:rsid w:val="00040119"/>
    <w:rsid w:val="000404F2"/>
    <w:rsid w:val="00040753"/>
    <w:rsid w:val="00040AFD"/>
    <w:rsid w:val="00040C5D"/>
    <w:rsid w:val="00040C6B"/>
    <w:rsid w:val="00040DB4"/>
    <w:rsid w:val="00040F36"/>
    <w:rsid w:val="00040F7A"/>
    <w:rsid w:val="000412B7"/>
    <w:rsid w:val="000413B8"/>
    <w:rsid w:val="0004182E"/>
    <w:rsid w:val="00041851"/>
    <w:rsid w:val="000418C8"/>
    <w:rsid w:val="0004190B"/>
    <w:rsid w:val="00041928"/>
    <w:rsid w:val="000419C8"/>
    <w:rsid w:val="00041AEE"/>
    <w:rsid w:val="00041F48"/>
    <w:rsid w:val="00042435"/>
    <w:rsid w:val="000424E3"/>
    <w:rsid w:val="000426B1"/>
    <w:rsid w:val="00042886"/>
    <w:rsid w:val="000429A8"/>
    <w:rsid w:val="00042BFC"/>
    <w:rsid w:val="00042E6A"/>
    <w:rsid w:val="000430CF"/>
    <w:rsid w:val="000435D8"/>
    <w:rsid w:val="00043703"/>
    <w:rsid w:val="0004391B"/>
    <w:rsid w:val="0004394C"/>
    <w:rsid w:val="00043F71"/>
    <w:rsid w:val="0004403C"/>
    <w:rsid w:val="00044225"/>
    <w:rsid w:val="00044359"/>
    <w:rsid w:val="00044576"/>
    <w:rsid w:val="0004484C"/>
    <w:rsid w:val="00044FA9"/>
    <w:rsid w:val="00044FC4"/>
    <w:rsid w:val="0004516E"/>
    <w:rsid w:val="000451E5"/>
    <w:rsid w:val="000453F6"/>
    <w:rsid w:val="0004578C"/>
    <w:rsid w:val="00045B35"/>
    <w:rsid w:val="000462FB"/>
    <w:rsid w:val="00046910"/>
    <w:rsid w:val="00046CD6"/>
    <w:rsid w:val="00046CE4"/>
    <w:rsid w:val="00046D1A"/>
    <w:rsid w:val="00046F9A"/>
    <w:rsid w:val="0004713D"/>
    <w:rsid w:val="000472F3"/>
    <w:rsid w:val="00047479"/>
    <w:rsid w:val="000475B5"/>
    <w:rsid w:val="000477BB"/>
    <w:rsid w:val="00047A82"/>
    <w:rsid w:val="0005004F"/>
    <w:rsid w:val="0005055B"/>
    <w:rsid w:val="000505E0"/>
    <w:rsid w:val="000509C8"/>
    <w:rsid w:val="00050A38"/>
    <w:rsid w:val="00050BD7"/>
    <w:rsid w:val="00050F36"/>
    <w:rsid w:val="00051135"/>
    <w:rsid w:val="00051586"/>
    <w:rsid w:val="000517E7"/>
    <w:rsid w:val="00051D7A"/>
    <w:rsid w:val="00051E3E"/>
    <w:rsid w:val="00051E60"/>
    <w:rsid w:val="0005201C"/>
    <w:rsid w:val="0005291A"/>
    <w:rsid w:val="0005298C"/>
    <w:rsid w:val="00052AE3"/>
    <w:rsid w:val="000531A8"/>
    <w:rsid w:val="000532F8"/>
    <w:rsid w:val="00053520"/>
    <w:rsid w:val="0005370B"/>
    <w:rsid w:val="000537DB"/>
    <w:rsid w:val="00053849"/>
    <w:rsid w:val="00053A47"/>
    <w:rsid w:val="00053AA9"/>
    <w:rsid w:val="00053DE6"/>
    <w:rsid w:val="00053F5C"/>
    <w:rsid w:val="0005435C"/>
    <w:rsid w:val="0005456E"/>
    <w:rsid w:val="0005468A"/>
    <w:rsid w:val="000549FC"/>
    <w:rsid w:val="00054ACE"/>
    <w:rsid w:val="00054B91"/>
    <w:rsid w:val="00054DAB"/>
    <w:rsid w:val="00054EC3"/>
    <w:rsid w:val="0005504C"/>
    <w:rsid w:val="0005539F"/>
    <w:rsid w:val="00055863"/>
    <w:rsid w:val="00055873"/>
    <w:rsid w:val="00055A0F"/>
    <w:rsid w:val="00055A7F"/>
    <w:rsid w:val="00055B8E"/>
    <w:rsid w:val="00055F40"/>
    <w:rsid w:val="0005602E"/>
    <w:rsid w:val="00056057"/>
    <w:rsid w:val="000560E7"/>
    <w:rsid w:val="00056900"/>
    <w:rsid w:val="00056F6E"/>
    <w:rsid w:val="00056F73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C9"/>
    <w:rsid w:val="00057FE7"/>
    <w:rsid w:val="000602CA"/>
    <w:rsid w:val="0006053C"/>
    <w:rsid w:val="00060586"/>
    <w:rsid w:val="00060873"/>
    <w:rsid w:val="00060FDB"/>
    <w:rsid w:val="000612C5"/>
    <w:rsid w:val="00061336"/>
    <w:rsid w:val="00061985"/>
    <w:rsid w:val="00061E34"/>
    <w:rsid w:val="00061EA0"/>
    <w:rsid w:val="0006207E"/>
    <w:rsid w:val="000621A9"/>
    <w:rsid w:val="0006263A"/>
    <w:rsid w:val="000628F1"/>
    <w:rsid w:val="00062E52"/>
    <w:rsid w:val="000632A3"/>
    <w:rsid w:val="000632B7"/>
    <w:rsid w:val="00063480"/>
    <w:rsid w:val="00063485"/>
    <w:rsid w:val="000636BA"/>
    <w:rsid w:val="00063AE2"/>
    <w:rsid w:val="00063E29"/>
    <w:rsid w:val="00063F57"/>
    <w:rsid w:val="0006436D"/>
    <w:rsid w:val="000643D3"/>
    <w:rsid w:val="000646EA"/>
    <w:rsid w:val="000647FD"/>
    <w:rsid w:val="0006480B"/>
    <w:rsid w:val="00064A2B"/>
    <w:rsid w:val="00064A5A"/>
    <w:rsid w:val="00064D36"/>
    <w:rsid w:val="00064DB5"/>
    <w:rsid w:val="00064E98"/>
    <w:rsid w:val="0006504E"/>
    <w:rsid w:val="0006549C"/>
    <w:rsid w:val="0006556E"/>
    <w:rsid w:val="000658AC"/>
    <w:rsid w:val="00065D64"/>
    <w:rsid w:val="000663FC"/>
    <w:rsid w:val="00066636"/>
    <w:rsid w:val="000667D1"/>
    <w:rsid w:val="0006683F"/>
    <w:rsid w:val="00066925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550"/>
    <w:rsid w:val="000708A1"/>
    <w:rsid w:val="00070CB1"/>
    <w:rsid w:val="00070CB5"/>
    <w:rsid w:val="00070E4C"/>
    <w:rsid w:val="00071034"/>
    <w:rsid w:val="0007118F"/>
    <w:rsid w:val="000715BD"/>
    <w:rsid w:val="000716FB"/>
    <w:rsid w:val="00071E6E"/>
    <w:rsid w:val="00071E9B"/>
    <w:rsid w:val="000721FD"/>
    <w:rsid w:val="00072398"/>
    <w:rsid w:val="00072510"/>
    <w:rsid w:val="000725C2"/>
    <w:rsid w:val="0007280A"/>
    <w:rsid w:val="000728D7"/>
    <w:rsid w:val="00072983"/>
    <w:rsid w:val="00072E75"/>
    <w:rsid w:val="00072EFA"/>
    <w:rsid w:val="00072F99"/>
    <w:rsid w:val="00073066"/>
    <w:rsid w:val="00073147"/>
    <w:rsid w:val="00073281"/>
    <w:rsid w:val="000734A7"/>
    <w:rsid w:val="000734C4"/>
    <w:rsid w:val="00073785"/>
    <w:rsid w:val="00073F95"/>
    <w:rsid w:val="00074375"/>
    <w:rsid w:val="000743A0"/>
    <w:rsid w:val="000743DA"/>
    <w:rsid w:val="000743F9"/>
    <w:rsid w:val="00074602"/>
    <w:rsid w:val="0007483C"/>
    <w:rsid w:val="00074BF5"/>
    <w:rsid w:val="00074EAF"/>
    <w:rsid w:val="000752CD"/>
    <w:rsid w:val="0007531D"/>
    <w:rsid w:val="00075680"/>
    <w:rsid w:val="0007590A"/>
    <w:rsid w:val="00075999"/>
    <w:rsid w:val="00075B50"/>
    <w:rsid w:val="00075C16"/>
    <w:rsid w:val="00075D6B"/>
    <w:rsid w:val="0007646E"/>
    <w:rsid w:val="000765BA"/>
    <w:rsid w:val="00076827"/>
    <w:rsid w:val="0007747E"/>
    <w:rsid w:val="000774BB"/>
    <w:rsid w:val="0007756B"/>
    <w:rsid w:val="00077579"/>
    <w:rsid w:val="000776CD"/>
    <w:rsid w:val="00077E8A"/>
    <w:rsid w:val="00080136"/>
    <w:rsid w:val="000802DC"/>
    <w:rsid w:val="00080509"/>
    <w:rsid w:val="000805B2"/>
    <w:rsid w:val="00080697"/>
    <w:rsid w:val="00080786"/>
    <w:rsid w:val="00080C14"/>
    <w:rsid w:val="00080D68"/>
    <w:rsid w:val="00080D74"/>
    <w:rsid w:val="000814B2"/>
    <w:rsid w:val="00081534"/>
    <w:rsid w:val="00081973"/>
    <w:rsid w:val="00082152"/>
    <w:rsid w:val="000825BC"/>
    <w:rsid w:val="000826FF"/>
    <w:rsid w:val="00082839"/>
    <w:rsid w:val="0008291A"/>
    <w:rsid w:val="00082A49"/>
    <w:rsid w:val="00082C86"/>
    <w:rsid w:val="00082E0C"/>
    <w:rsid w:val="00082F1C"/>
    <w:rsid w:val="00082F4C"/>
    <w:rsid w:val="00083322"/>
    <w:rsid w:val="00083391"/>
    <w:rsid w:val="000834A7"/>
    <w:rsid w:val="00083760"/>
    <w:rsid w:val="00083788"/>
    <w:rsid w:val="0008378C"/>
    <w:rsid w:val="000839CD"/>
    <w:rsid w:val="000839CE"/>
    <w:rsid w:val="00083C79"/>
    <w:rsid w:val="00083E97"/>
    <w:rsid w:val="00083EBD"/>
    <w:rsid w:val="00084255"/>
    <w:rsid w:val="00084813"/>
    <w:rsid w:val="00084C11"/>
    <w:rsid w:val="00085201"/>
    <w:rsid w:val="00085211"/>
    <w:rsid w:val="00085239"/>
    <w:rsid w:val="000855C6"/>
    <w:rsid w:val="0008579B"/>
    <w:rsid w:val="00086067"/>
    <w:rsid w:val="000862BA"/>
    <w:rsid w:val="00086693"/>
    <w:rsid w:val="000867B7"/>
    <w:rsid w:val="0008684E"/>
    <w:rsid w:val="00086852"/>
    <w:rsid w:val="00086A02"/>
    <w:rsid w:val="00086B50"/>
    <w:rsid w:val="00086C4D"/>
    <w:rsid w:val="00086CF2"/>
    <w:rsid w:val="00086DDE"/>
    <w:rsid w:val="000871FD"/>
    <w:rsid w:val="0008731C"/>
    <w:rsid w:val="0008760B"/>
    <w:rsid w:val="00087850"/>
    <w:rsid w:val="00087881"/>
    <w:rsid w:val="0008791E"/>
    <w:rsid w:val="00087BAB"/>
    <w:rsid w:val="00087E20"/>
    <w:rsid w:val="00087E29"/>
    <w:rsid w:val="00087F91"/>
    <w:rsid w:val="00090228"/>
    <w:rsid w:val="00090244"/>
    <w:rsid w:val="00090573"/>
    <w:rsid w:val="00090586"/>
    <w:rsid w:val="000908BC"/>
    <w:rsid w:val="000908EE"/>
    <w:rsid w:val="00090A04"/>
    <w:rsid w:val="00090E2A"/>
    <w:rsid w:val="00090F31"/>
    <w:rsid w:val="00090F83"/>
    <w:rsid w:val="00091371"/>
    <w:rsid w:val="00091714"/>
    <w:rsid w:val="00091739"/>
    <w:rsid w:val="000917F1"/>
    <w:rsid w:val="00091C08"/>
    <w:rsid w:val="00091E09"/>
    <w:rsid w:val="00091E1F"/>
    <w:rsid w:val="000921E3"/>
    <w:rsid w:val="00092334"/>
    <w:rsid w:val="000923A5"/>
    <w:rsid w:val="00092513"/>
    <w:rsid w:val="000925EC"/>
    <w:rsid w:val="00092A79"/>
    <w:rsid w:val="000931C3"/>
    <w:rsid w:val="00093B23"/>
    <w:rsid w:val="00093EA6"/>
    <w:rsid w:val="0009437A"/>
    <w:rsid w:val="000947B7"/>
    <w:rsid w:val="00094A5B"/>
    <w:rsid w:val="00094CFE"/>
    <w:rsid w:val="00094D56"/>
    <w:rsid w:val="0009506D"/>
    <w:rsid w:val="00095127"/>
    <w:rsid w:val="0009522D"/>
    <w:rsid w:val="00095671"/>
    <w:rsid w:val="00095920"/>
    <w:rsid w:val="00095B6A"/>
    <w:rsid w:val="00095F53"/>
    <w:rsid w:val="000960CD"/>
    <w:rsid w:val="0009612D"/>
    <w:rsid w:val="00096502"/>
    <w:rsid w:val="0009653B"/>
    <w:rsid w:val="000967BD"/>
    <w:rsid w:val="0009680E"/>
    <w:rsid w:val="000968D8"/>
    <w:rsid w:val="00096F1D"/>
    <w:rsid w:val="00096FF3"/>
    <w:rsid w:val="0009709B"/>
    <w:rsid w:val="00097215"/>
    <w:rsid w:val="000972CD"/>
    <w:rsid w:val="000976BB"/>
    <w:rsid w:val="000979F0"/>
    <w:rsid w:val="00097AE8"/>
    <w:rsid w:val="000A0253"/>
    <w:rsid w:val="000A02DC"/>
    <w:rsid w:val="000A0AB6"/>
    <w:rsid w:val="000A0B16"/>
    <w:rsid w:val="000A0C12"/>
    <w:rsid w:val="000A0CA1"/>
    <w:rsid w:val="000A0CB0"/>
    <w:rsid w:val="000A0E99"/>
    <w:rsid w:val="000A1882"/>
    <w:rsid w:val="000A1AD3"/>
    <w:rsid w:val="000A1B13"/>
    <w:rsid w:val="000A1D49"/>
    <w:rsid w:val="000A2131"/>
    <w:rsid w:val="000A232F"/>
    <w:rsid w:val="000A23B7"/>
    <w:rsid w:val="000A23FB"/>
    <w:rsid w:val="000A28F3"/>
    <w:rsid w:val="000A2BD0"/>
    <w:rsid w:val="000A2D12"/>
    <w:rsid w:val="000A2D70"/>
    <w:rsid w:val="000A310F"/>
    <w:rsid w:val="000A336F"/>
    <w:rsid w:val="000A34D8"/>
    <w:rsid w:val="000A3561"/>
    <w:rsid w:val="000A3A3A"/>
    <w:rsid w:val="000A3ACB"/>
    <w:rsid w:val="000A3BC6"/>
    <w:rsid w:val="000A3BD8"/>
    <w:rsid w:val="000A3E53"/>
    <w:rsid w:val="000A4022"/>
    <w:rsid w:val="000A4390"/>
    <w:rsid w:val="000A4492"/>
    <w:rsid w:val="000A47AC"/>
    <w:rsid w:val="000A49DE"/>
    <w:rsid w:val="000A4B74"/>
    <w:rsid w:val="000A4B8B"/>
    <w:rsid w:val="000A4C69"/>
    <w:rsid w:val="000A4CA1"/>
    <w:rsid w:val="000A50F7"/>
    <w:rsid w:val="000A52B9"/>
    <w:rsid w:val="000A52FC"/>
    <w:rsid w:val="000A54DF"/>
    <w:rsid w:val="000A57C8"/>
    <w:rsid w:val="000A5A2F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168"/>
    <w:rsid w:val="000A7760"/>
    <w:rsid w:val="000A77C8"/>
    <w:rsid w:val="000A7C88"/>
    <w:rsid w:val="000A7D5C"/>
    <w:rsid w:val="000A7E17"/>
    <w:rsid w:val="000B016D"/>
    <w:rsid w:val="000B0173"/>
    <w:rsid w:val="000B02C2"/>
    <w:rsid w:val="000B081C"/>
    <w:rsid w:val="000B0828"/>
    <w:rsid w:val="000B0F8A"/>
    <w:rsid w:val="000B10AB"/>
    <w:rsid w:val="000B17A1"/>
    <w:rsid w:val="000B1ADE"/>
    <w:rsid w:val="000B1CD3"/>
    <w:rsid w:val="000B1D11"/>
    <w:rsid w:val="000B2074"/>
    <w:rsid w:val="000B2400"/>
    <w:rsid w:val="000B256B"/>
    <w:rsid w:val="000B28FA"/>
    <w:rsid w:val="000B2A25"/>
    <w:rsid w:val="000B2AAA"/>
    <w:rsid w:val="000B32D4"/>
    <w:rsid w:val="000B38DA"/>
    <w:rsid w:val="000B3E5C"/>
    <w:rsid w:val="000B3F37"/>
    <w:rsid w:val="000B42D1"/>
    <w:rsid w:val="000B446D"/>
    <w:rsid w:val="000B47E7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18F"/>
    <w:rsid w:val="000B649B"/>
    <w:rsid w:val="000B65BE"/>
    <w:rsid w:val="000B6B8B"/>
    <w:rsid w:val="000B6BDF"/>
    <w:rsid w:val="000B6DE5"/>
    <w:rsid w:val="000B71B6"/>
    <w:rsid w:val="000B734E"/>
    <w:rsid w:val="000B7387"/>
    <w:rsid w:val="000B76BB"/>
    <w:rsid w:val="000B7CB0"/>
    <w:rsid w:val="000B7D5E"/>
    <w:rsid w:val="000C0061"/>
    <w:rsid w:val="000C0279"/>
    <w:rsid w:val="000C0A3C"/>
    <w:rsid w:val="000C133A"/>
    <w:rsid w:val="000C143C"/>
    <w:rsid w:val="000C1901"/>
    <w:rsid w:val="000C1BA2"/>
    <w:rsid w:val="000C1DBD"/>
    <w:rsid w:val="000C1F69"/>
    <w:rsid w:val="000C23CB"/>
    <w:rsid w:val="000C2884"/>
    <w:rsid w:val="000C2DE1"/>
    <w:rsid w:val="000C3065"/>
    <w:rsid w:val="000C38FF"/>
    <w:rsid w:val="000C393F"/>
    <w:rsid w:val="000C3987"/>
    <w:rsid w:val="000C3E27"/>
    <w:rsid w:val="000C3EB8"/>
    <w:rsid w:val="000C3F16"/>
    <w:rsid w:val="000C44B7"/>
    <w:rsid w:val="000C45C5"/>
    <w:rsid w:val="000C4A29"/>
    <w:rsid w:val="000C4C76"/>
    <w:rsid w:val="000C4FF9"/>
    <w:rsid w:val="000C5010"/>
    <w:rsid w:val="000C52B2"/>
    <w:rsid w:val="000C54A0"/>
    <w:rsid w:val="000C54EA"/>
    <w:rsid w:val="000C550B"/>
    <w:rsid w:val="000C5669"/>
    <w:rsid w:val="000C5759"/>
    <w:rsid w:val="000C58C2"/>
    <w:rsid w:val="000C59A5"/>
    <w:rsid w:val="000C5B11"/>
    <w:rsid w:val="000C5B88"/>
    <w:rsid w:val="000C5E7D"/>
    <w:rsid w:val="000C65B6"/>
    <w:rsid w:val="000C65F9"/>
    <w:rsid w:val="000C673C"/>
    <w:rsid w:val="000C69F8"/>
    <w:rsid w:val="000C6A60"/>
    <w:rsid w:val="000C6A70"/>
    <w:rsid w:val="000C6C96"/>
    <w:rsid w:val="000C6E71"/>
    <w:rsid w:val="000C71D9"/>
    <w:rsid w:val="000C7315"/>
    <w:rsid w:val="000C77DE"/>
    <w:rsid w:val="000C7967"/>
    <w:rsid w:val="000C7BDB"/>
    <w:rsid w:val="000C7C14"/>
    <w:rsid w:val="000C7C3E"/>
    <w:rsid w:val="000D037E"/>
    <w:rsid w:val="000D063F"/>
    <w:rsid w:val="000D0A0F"/>
    <w:rsid w:val="000D0AB8"/>
    <w:rsid w:val="000D0BCC"/>
    <w:rsid w:val="000D0CD0"/>
    <w:rsid w:val="000D0F9A"/>
    <w:rsid w:val="000D148D"/>
    <w:rsid w:val="000D14C8"/>
    <w:rsid w:val="000D14EB"/>
    <w:rsid w:val="000D1610"/>
    <w:rsid w:val="000D1737"/>
    <w:rsid w:val="000D1934"/>
    <w:rsid w:val="000D199E"/>
    <w:rsid w:val="000D1B7E"/>
    <w:rsid w:val="000D1B9C"/>
    <w:rsid w:val="000D1BF1"/>
    <w:rsid w:val="000D206C"/>
    <w:rsid w:val="000D23C1"/>
    <w:rsid w:val="000D23F0"/>
    <w:rsid w:val="000D24E9"/>
    <w:rsid w:val="000D26A6"/>
    <w:rsid w:val="000D2AE0"/>
    <w:rsid w:val="000D2EA5"/>
    <w:rsid w:val="000D335D"/>
    <w:rsid w:val="000D35D4"/>
    <w:rsid w:val="000D362A"/>
    <w:rsid w:val="000D368D"/>
    <w:rsid w:val="000D3711"/>
    <w:rsid w:val="000D37FA"/>
    <w:rsid w:val="000D3800"/>
    <w:rsid w:val="000D386C"/>
    <w:rsid w:val="000D395D"/>
    <w:rsid w:val="000D3A6C"/>
    <w:rsid w:val="000D3D0B"/>
    <w:rsid w:val="000D4104"/>
    <w:rsid w:val="000D4324"/>
    <w:rsid w:val="000D46EE"/>
    <w:rsid w:val="000D4ABD"/>
    <w:rsid w:val="000D4D5D"/>
    <w:rsid w:val="000D4DE6"/>
    <w:rsid w:val="000D4DFF"/>
    <w:rsid w:val="000D51DA"/>
    <w:rsid w:val="000D5349"/>
    <w:rsid w:val="000D5428"/>
    <w:rsid w:val="000D55EA"/>
    <w:rsid w:val="000D5711"/>
    <w:rsid w:val="000D576A"/>
    <w:rsid w:val="000D59A0"/>
    <w:rsid w:val="000D59D6"/>
    <w:rsid w:val="000D5A91"/>
    <w:rsid w:val="000D5AB0"/>
    <w:rsid w:val="000D5AD1"/>
    <w:rsid w:val="000D5C0C"/>
    <w:rsid w:val="000D5E4D"/>
    <w:rsid w:val="000D5E90"/>
    <w:rsid w:val="000D5F11"/>
    <w:rsid w:val="000D6121"/>
    <w:rsid w:val="000D616F"/>
    <w:rsid w:val="000D6451"/>
    <w:rsid w:val="000D64DF"/>
    <w:rsid w:val="000D697E"/>
    <w:rsid w:val="000D6B62"/>
    <w:rsid w:val="000D6E96"/>
    <w:rsid w:val="000D6F93"/>
    <w:rsid w:val="000D6FF1"/>
    <w:rsid w:val="000D7059"/>
    <w:rsid w:val="000D724D"/>
    <w:rsid w:val="000D7268"/>
    <w:rsid w:val="000D729D"/>
    <w:rsid w:val="000D743C"/>
    <w:rsid w:val="000D74D7"/>
    <w:rsid w:val="000D75CC"/>
    <w:rsid w:val="000D76E7"/>
    <w:rsid w:val="000D7783"/>
    <w:rsid w:val="000D7974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14"/>
    <w:rsid w:val="000E101F"/>
    <w:rsid w:val="000E14B9"/>
    <w:rsid w:val="000E1557"/>
    <w:rsid w:val="000E15FE"/>
    <w:rsid w:val="000E182B"/>
    <w:rsid w:val="000E1A49"/>
    <w:rsid w:val="000E1E8E"/>
    <w:rsid w:val="000E1EF9"/>
    <w:rsid w:val="000E1F2D"/>
    <w:rsid w:val="000E1FD4"/>
    <w:rsid w:val="000E24CC"/>
    <w:rsid w:val="000E279B"/>
    <w:rsid w:val="000E2AC1"/>
    <w:rsid w:val="000E2B02"/>
    <w:rsid w:val="000E2D8C"/>
    <w:rsid w:val="000E3075"/>
    <w:rsid w:val="000E31A3"/>
    <w:rsid w:val="000E3229"/>
    <w:rsid w:val="000E3358"/>
    <w:rsid w:val="000E3681"/>
    <w:rsid w:val="000E369F"/>
    <w:rsid w:val="000E3819"/>
    <w:rsid w:val="000E38CC"/>
    <w:rsid w:val="000E38ED"/>
    <w:rsid w:val="000E39E3"/>
    <w:rsid w:val="000E39F1"/>
    <w:rsid w:val="000E3CAE"/>
    <w:rsid w:val="000E3E0F"/>
    <w:rsid w:val="000E3F84"/>
    <w:rsid w:val="000E4212"/>
    <w:rsid w:val="000E434D"/>
    <w:rsid w:val="000E471D"/>
    <w:rsid w:val="000E47C8"/>
    <w:rsid w:val="000E48CD"/>
    <w:rsid w:val="000E4931"/>
    <w:rsid w:val="000E4C9B"/>
    <w:rsid w:val="000E4CAD"/>
    <w:rsid w:val="000E4D01"/>
    <w:rsid w:val="000E52BE"/>
    <w:rsid w:val="000E5830"/>
    <w:rsid w:val="000E5873"/>
    <w:rsid w:val="000E5C4E"/>
    <w:rsid w:val="000E607C"/>
    <w:rsid w:val="000E633D"/>
    <w:rsid w:val="000E63A3"/>
    <w:rsid w:val="000E65A7"/>
    <w:rsid w:val="000E6635"/>
    <w:rsid w:val="000E6F62"/>
    <w:rsid w:val="000E70D1"/>
    <w:rsid w:val="000E747E"/>
    <w:rsid w:val="000E7535"/>
    <w:rsid w:val="000E7750"/>
    <w:rsid w:val="000E7E52"/>
    <w:rsid w:val="000E7F1C"/>
    <w:rsid w:val="000E7F51"/>
    <w:rsid w:val="000F00D8"/>
    <w:rsid w:val="000F025E"/>
    <w:rsid w:val="000F036B"/>
    <w:rsid w:val="000F042B"/>
    <w:rsid w:val="000F04CE"/>
    <w:rsid w:val="000F06D8"/>
    <w:rsid w:val="000F095B"/>
    <w:rsid w:val="000F0BE4"/>
    <w:rsid w:val="000F0DEA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58B"/>
    <w:rsid w:val="000F26CD"/>
    <w:rsid w:val="000F2965"/>
    <w:rsid w:val="000F2987"/>
    <w:rsid w:val="000F29F7"/>
    <w:rsid w:val="000F2F75"/>
    <w:rsid w:val="000F30B0"/>
    <w:rsid w:val="000F315D"/>
    <w:rsid w:val="000F34C7"/>
    <w:rsid w:val="000F36E9"/>
    <w:rsid w:val="000F3B40"/>
    <w:rsid w:val="000F3BEC"/>
    <w:rsid w:val="000F3FFF"/>
    <w:rsid w:val="000F42EA"/>
    <w:rsid w:val="000F4469"/>
    <w:rsid w:val="000F472B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7F0"/>
    <w:rsid w:val="000F5A79"/>
    <w:rsid w:val="000F5B01"/>
    <w:rsid w:val="000F61C4"/>
    <w:rsid w:val="000F628F"/>
    <w:rsid w:val="000F63D6"/>
    <w:rsid w:val="000F64E2"/>
    <w:rsid w:val="000F6646"/>
    <w:rsid w:val="000F6744"/>
    <w:rsid w:val="000F67C8"/>
    <w:rsid w:val="000F6881"/>
    <w:rsid w:val="000F6A40"/>
    <w:rsid w:val="000F6C32"/>
    <w:rsid w:val="000F6DB3"/>
    <w:rsid w:val="000F6E58"/>
    <w:rsid w:val="000F7079"/>
    <w:rsid w:val="000F76E6"/>
    <w:rsid w:val="000F77C9"/>
    <w:rsid w:val="00100097"/>
    <w:rsid w:val="001000E9"/>
    <w:rsid w:val="00100167"/>
    <w:rsid w:val="00100169"/>
    <w:rsid w:val="001001BD"/>
    <w:rsid w:val="001001C4"/>
    <w:rsid w:val="0010067A"/>
    <w:rsid w:val="00100880"/>
    <w:rsid w:val="00100CA1"/>
    <w:rsid w:val="00100D73"/>
    <w:rsid w:val="00100FB0"/>
    <w:rsid w:val="00101436"/>
    <w:rsid w:val="00101489"/>
    <w:rsid w:val="00101513"/>
    <w:rsid w:val="00101A0E"/>
    <w:rsid w:val="00101ACE"/>
    <w:rsid w:val="00101C0F"/>
    <w:rsid w:val="00101D0C"/>
    <w:rsid w:val="00102147"/>
    <w:rsid w:val="00102156"/>
    <w:rsid w:val="001021B6"/>
    <w:rsid w:val="0010229E"/>
    <w:rsid w:val="00102B84"/>
    <w:rsid w:val="00102C95"/>
    <w:rsid w:val="00102D26"/>
    <w:rsid w:val="00102D2E"/>
    <w:rsid w:val="0010309B"/>
    <w:rsid w:val="001030DA"/>
    <w:rsid w:val="0010341A"/>
    <w:rsid w:val="00103658"/>
    <w:rsid w:val="0010366C"/>
    <w:rsid w:val="00103EED"/>
    <w:rsid w:val="00104058"/>
    <w:rsid w:val="0010405D"/>
    <w:rsid w:val="0010413F"/>
    <w:rsid w:val="00104228"/>
    <w:rsid w:val="00104538"/>
    <w:rsid w:val="00104871"/>
    <w:rsid w:val="00104A80"/>
    <w:rsid w:val="001050B7"/>
    <w:rsid w:val="00105202"/>
    <w:rsid w:val="0010521E"/>
    <w:rsid w:val="001052CF"/>
    <w:rsid w:val="0010537A"/>
    <w:rsid w:val="0010543D"/>
    <w:rsid w:val="00105537"/>
    <w:rsid w:val="0010568A"/>
    <w:rsid w:val="00105748"/>
    <w:rsid w:val="00105820"/>
    <w:rsid w:val="0010591C"/>
    <w:rsid w:val="0010593E"/>
    <w:rsid w:val="00105CEE"/>
    <w:rsid w:val="00105DDA"/>
    <w:rsid w:val="00105E56"/>
    <w:rsid w:val="00106296"/>
    <w:rsid w:val="0010660E"/>
    <w:rsid w:val="00106645"/>
    <w:rsid w:val="001066D9"/>
    <w:rsid w:val="001067DB"/>
    <w:rsid w:val="001068BF"/>
    <w:rsid w:val="001069B2"/>
    <w:rsid w:val="00106A95"/>
    <w:rsid w:val="00106AED"/>
    <w:rsid w:val="00106CC3"/>
    <w:rsid w:val="00106D1F"/>
    <w:rsid w:val="00106E7E"/>
    <w:rsid w:val="0010729F"/>
    <w:rsid w:val="001074D1"/>
    <w:rsid w:val="00107600"/>
    <w:rsid w:val="00107718"/>
    <w:rsid w:val="00107915"/>
    <w:rsid w:val="00107C26"/>
    <w:rsid w:val="00107E41"/>
    <w:rsid w:val="001107FE"/>
    <w:rsid w:val="00110AB1"/>
    <w:rsid w:val="00110F4C"/>
    <w:rsid w:val="00110FBF"/>
    <w:rsid w:val="00111169"/>
    <w:rsid w:val="00111197"/>
    <w:rsid w:val="001112A3"/>
    <w:rsid w:val="001112E9"/>
    <w:rsid w:val="00111346"/>
    <w:rsid w:val="00111481"/>
    <w:rsid w:val="0011156C"/>
    <w:rsid w:val="001115C0"/>
    <w:rsid w:val="001115E7"/>
    <w:rsid w:val="001115F4"/>
    <w:rsid w:val="001118AA"/>
    <w:rsid w:val="0011190F"/>
    <w:rsid w:val="00111AD9"/>
    <w:rsid w:val="00111D19"/>
    <w:rsid w:val="00111D2C"/>
    <w:rsid w:val="00111E7C"/>
    <w:rsid w:val="00111EA5"/>
    <w:rsid w:val="0011234A"/>
    <w:rsid w:val="00112509"/>
    <w:rsid w:val="00112B35"/>
    <w:rsid w:val="00112B8F"/>
    <w:rsid w:val="00112D41"/>
    <w:rsid w:val="00112F1B"/>
    <w:rsid w:val="001134DA"/>
    <w:rsid w:val="0011368C"/>
    <w:rsid w:val="0011372B"/>
    <w:rsid w:val="001137F2"/>
    <w:rsid w:val="001138BF"/>
    <w:rsid w:val="00113D8F"/>
    <w:rsid w:val="00113DF4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A4E"/>
    <w:rsid w:val="00114D51"/>
    <w:rsid w:val="00114E61"/>
    <w:rsid w:val="00114EA7"/>
    <w:rsid w:val="001152EF"/>
    <w:rsid w:val="0011536C"/>
    <w:rsid w:val="00115716"/>
    <w:rsid w:val="0011584C"/>
    <w:rsid w:val="001159D0"/>
    <w:rsid w:val="00115B9A"/>
    <w:rsid w:val="00115D19"/>
    <w:rsid w:val="00115D70"/>
    <w:rsid w:val="00115D93"/>
    <w:rsid w:val="00115F76"/>
    <w:rsid w:val="001161F0"/>
    <w:rsid w:val="0011677E"/>
    <w:rsid w:val="00116874"/>
    <w:rsid w:val="00116C09"/>
    <w:rsid w:val="00116EBA"/>
    <w:rsid w:val="00116F22"/>
    <w:rsid w:val="00117645"/>
    <w:rsid w:val="00117957"/>
    <w:rsid w:val="00117B90"/>
    <w:rsid w:val="0012008E"/>
    <w:rsid w:val="0012022B"/>
    <w:rsid w:val="00120259"/>
    <w:rsid w:val="001202A3"/>
    <w:rsid w:val="001203DB"/>
    <w:rsid w:val="0012079F"/>
    <w:rsid w:val="001207F3"/>
    <w:rsid w:val="001209A7"/>
    <w:rsid w:val="00120C4E"/>
    <w:rsid w:val="00120D2A"/>
    <w:rsid w:val="00120DBF"/>
    <w:rsid w:val="00120FCB"/>
    <w:rsid w:val="001217C0"/>
    <w:rsid w:val="00121897"/>
    <w:rsid w:val="00121AF7"/>
    <w:rsid w:val="00121E20"/>
    <w:rsid w:val="00121E98"/>
    <w:rsid w:val="00121FDE"/>
    <w:rsid w:val="00121FE7"/>
    <w:rsid w:val="0012229F"/>
    <w:rsid w:val="00122581"/>
    <w:rsid w:val="00122755"/>
    <w:rsid w:val="00122842"/>
    <w:rsid w:val="001229B4"/>
    <w:rsid w:val="00122B00"/>
    <w:rsid w:val="00122EB3"/>
    <w:rsid w:val="00123214"/>
    <w:rsid w:val="00123236"/>
    <w:rsid w:val="0012343D"/>
    <w:rsid w:val="0012345C"/>
    <w:rsid w:val="001235C4"/>
    <w:rsid w:val="00123975"/>
    <w:rsid w:val="00123A55"/>
    <w:rsid w:val="00123DD2"/>
    <w:rsid w:val="00123DED"/>
    <w:rsid w:val="00123EA5"/>
    <w:rsid w:val="00123EFD"/>
    <w:rsid w:val="00123F28"/>
    <w:rsid w:val="00124150"/>
    <w:rsid w:val="001241B0"/>
    <w:rsid w:val="0012423A"/>
    <w:rsid w:val="0012467D"/>
    <w:rsid w:val="001246EC"/>
    <w:rsid w:val="00124900"/>
    <w:rsid w:val="001249BA"/>
    <w:rsid w:val="001249D7"/>
    <w:rsid w:val="00124B40"/>
    <w:rsid w:val="00124C33"/>
    <w:rsid w:val="00124D62"/>
    <w:rsid w:val="00124E10"/>
    <w:rsid w:val="00124F9B"/>
    <w:rsid w:val="00125078"/>
    <w:rsid w:val="001251EB"/>
    <w:rsid w:val="00125285"/>
    <w:rsid w:val="001252FE"/>
    <w:rsid w:val="0012555F"/>
    <w:rsid w:val="001257E6"/>
    <w:rsid w:val="0012594C"/>
    <w:rsid w:val="0012595D"/>
    <w:rsid w:val="00125AD7"/>
    <w:rsid w:val="00125B87"/>
    <w:rsid w:val="00125C8F"/>
    <w:rsid w:val="0012613D"/>
    <w:rsid w:val="00126487"/>
    <w:rsid w:val="00126763"/>
    <w:rsid w:val="0012697D"/>
    <w:rsid w:val="00126C38"/>
    <w:rsid w:val="00126C3C"/>
    <w:rsid w:val="00126CAC"/>
    <w:rsid w:val="00126E63"/>
    <w:rsid w:val="00126EBE"/>
    <w:rsid w:val="0012722E"/>
    <w:rsid w:val="001273B3"/>
    <w:rsid w:val="001273F2"/>
    <w:rsid w:val="0012748A"/>
    <w:rsid w:val="001274AC"/>
    <w:rsid w:val="001275E6"/>
    <w:rsid w:val="0012784E"/>
    <w:rsid w:val="00127DE2"/>
    <w:rsid w:val="00127E24"/>
    <w:rsid w:val="00127F28"/>
    <w:rsid w:val="0013001B"/>
    <w:rsid w:val="0013014D"/>
    <w:rsid w:val="00130155"/>
    <w:rsid w:val="001301AA"/>
    <w:rsid w:val="001301E5"/>
    <w:rsid w:val="0013022D"/>
    <w:rsid w:val="0013025D"/>
    <w:rsid w:val="001302C8"/>
    <w:rsid w:val="0013051B"/>
    <w:rsid w:val="00130564"/>
    <w:rsid w:val="00130714"/>
    <w:rsid w:val="00130953"/>
    <w:rsid w:val="00130A65"/>
    <w:rsid w:val="00130A9D"/>
    <w:rsid w:val="00130EFD"/>
    <w:rsid w:val="00130F15"/>
    <w:rsid w:val="00131360"/>
    <w:rsid w:val="00131683"/>
    <w:rsid w:val="001316D9"/>
    <w:rsid w:val="0013186A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65"/>
    <w:rsid w:val="00132D74"/>
    <w:rsid w:val="00132D7A"/>
    <w:rsid w:val="00132E7E"/>
    <w:rsid w:val="0013334C"/>
    <w:rsid w:val="0013344F"/>
    <w:rsid w:val="0013359C"/>
    <w:rsid w:val="00133677"/>
    <w:rsid w:val="00133751"/>
    <w:rsid w:val="00133CA0"/>
    <w:rsid w:val="00133EBD"/>
    <w:rsid w:val="001343C3"/>
    <w:rsid w:val="001343EF"/>
    <w:rsid w:val="001345D5"/>
    <w:rsid w:val="001348C5"/>
    <w:rsid w:val="00135015"/>
    <w:rsid w:val="00135095"/>
    <w:rsid w:val="001352A6"/>
    <w:rsid w:val="00135829"/>
    <w:rsid w:val="001358A7"/>
    <w:rsid w:val="001358F4"/>
    <w:rsid w:val="00135F28"/>
    <w:rsid w:val="0013612A"/>
    <w:rsid w:val="00136998"/>
    <w:rsid w:val="00136AAD"/>
    <w:rsid w:val="00136BA1"/>
    <w:rsid w:val="00136DF8"/>
    <w:rsid w:val="00136FEF"/>
    <w:rsid w:val="00137280"/>
    <w:rsid w:val="00137288"/>
    <w:rsid w:val="00137480"/>
    <w:rsid w:val="00137530"/>
    <w:rsid w:val="001375D9"/>
    <w:rsid w:val="001376F7"/>
    <w:rsid w:val="00137744"/>
    <w:rsid w:val="001377C3"/>
    <w:rsid w:val="00137A97"/>
    <w:rsid w:val="00137CCD"/>
    <w:rsid w:val="00140589"/>
    <w:rsid w:val="00140608"/>
    <w:rsid w:val="0014073C"/>
    <w:rsid w:val="00140762"/>
    <w:rsid w:val="00140899"/>
    <w:rsid w:val="00140912"/>
    <w:rsid w:val="00140D67"/>
    <w:rsid w:val="00140E5E"/>
    <w:rsid w:val="001410F1"/>
    <w:rsid w:val="001411F6"/>
    <w:rsid w:val="00141323"/>
    <w:rsid w:val="001414D7"/>
    <w:rsid w:val="00141520"/>
    <w:rsid w:val="00141710"/>
    <w:rsid w:val="001418FE"/>
    <w:rsid w:val="00141907"/>
    <w:rsid w:val="00141BDE"/>
    <w:rsid w:val="00141E46"/>
    <w:rsid w:val="00141F08"/>
    <w:rsid w:val="0014206B"/>
    <w:rsid w:val="00142093"/>
    <w:rsid w:val="00142432"/>
    <w:rsid w:val="001426EA"/>
    <w:rsid w:val="0014297C"/>
    <w:rsid w:val="00142D73"/>
    <w:rsid w:val="00142E42"/>
    <w:rsid w:val="00142ECE"/>
    <w:rsid w:val="00142EE5"/>
    <w:rsid w:val="00142F87"/>
    <w:rsid w:val="00143020"/>
    <w:rsid w:val="0014335F"/>
    <w:rsid w:val="001433AE"/>
    <w:rsid w:val="001433C9"/>
    <w:rsid w:val="00143522"/>
    <w:rsid w:val="00143677"/>
    <w:rsid w:val="0014371C"/>
    <w:rsid w:val="00143932"/>
    <w:rsid w:val="001439A3"/>
    <w:rsid w:val="00143E78"/>
    <w:rsid w:val="00143FFE"/>
    <w:rsid w:val="001442B1"/>
    <w:rsid w:val="00144447"/>
    <w:rsid w:val="001445AA"/>
    <w:rsid w:val="0014471E"/>
    <w:rsid w:val="0014491B"/>
    <w:rsid w:val="001449F4"/>
    <w:rsid w:val="00144B3F"/>
    <w:rsid w:val="00144E04"/>
    <w:rsid w:val="0014500D"/>
    <w:rsid w:val="00145141"/>
    <w:rsid w:val="0014519B"/>
    <w:rsid w:val="001454C4"/>
    <w:rsid w:val="00145626"/>
    <w:rsid w:val="00145723"/>
    <w:rsid w:val="00145889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0B"/>
    <w:rsid w:val="00146EDA"/>
    <w:rsid w:val="001471D6"/>
    <w:rsid w:val="001472C2"/>
    <w:rsid w:val="001477C4"/>
    <w:rsid w:val="00147CAA"/>
    <w:rsid w:val="00147D21"/>
    <w:rsid w:val="00147D65"/>
    <w:rsid w:val="00147D91"/>
    <w:rsid w:val="00147E7E"/>
    <w:rsid w:val="00150212"/>
    <w:rsid w:val="001502E5"/>
    <w:rsid w:val="001503FC"/>
    <w:rsid w:val="001506DA"/>
    <w:rsid w:val="0015081B"/>
    <w:rsid w:val="001508E1"/>
    <w:rsid w:val="00150B25"/>
    <w:rsid w:val="00150BAF"/>
    <w:rsid w:val="00150C26"/>
    <w:rsid w:val="00150CD5"/>
    <w:rsid w:val="00150EC3"/>
    <w:rsid w:val="00150F97"/>
    <w:rsid w:val="0015104F"/>
    <w:rsid w:val="00151076"/>
    <w:rsid w:val="00151096"/>
    <w:rsid w:val="001510B6"/>
    <w:rsid w:val="001510BE"/>
    <w:rsid w:val="001510ED"/>
    <w:rsid w:val="00151668"/>
    <w:rsid w:val="00151805"/>
    <w:rsid w:val="001518AA"/>
    <w:rsid w:val="00151DAE"/>
    <w:rsid w:val="00151F08"/>
    <w:rsid w:val="00151F3C"/>
    <w:rsid w:val="00152066"/>
    <w:rsid w:val="001526CA"/>
    <w:rsid w:val="00152829"/>
    <w:rsid w:val="0015289B"/>
    <w:rsid w:val="0015294D"/>
    <w:rsid w:val="00152965"/>
    <w:rsid w:val="00152A3B"/>
    <w:rsid w:val="00152C2D"/>
    <w:rsid w:val="00153021"/>
    <w:rsid w:val="0015305D"/>
    <w:rsid w:val="001531CD"/>
    <w:rsid w:val="001531FD"/>
    <w:rsid w:val="001533BA"/>
    <w:rsid w:val="0015347E"/>
    <w:rsid w:val="001539F4"/>
    <w:rsid w:val="00153A48"/>
    <w:rsid w:val="00153A6B"/>
    <w:rsid w:val="00153AAF"/>
    <w:rsid w:val="00153EEF"/>
    <w:rsid w:val="00153F29"/>
    <w:rsid w:val="00154284"/>
    <w:rsid w:val="001544AB"/>
    <w:rsid w:val="00154620"/>
    <w:rsid w:val="00154A24"/>
    <w:rsid w:val="00154B50"/>
    <w:rsid w:val="00154DF8"/>
    <w:rsid w:val="00154E45"/>
    <w:rsid w:val="00154E96"/>
    <w:rsid w:val="00154F2A"/>
    <w:rsid w:val="00154F41"/>
    <w:rsid w:val="001552A4"/>
    <w:rsid w:val="00155F7A"/>
    <w:rsid w:val="00156260"/>
    <w:rsid w:val="0015674F"/>
    <w:rsid w:val="001571CD"/>
    <w:rsid w:val="00157A42"/>
    <w:rsid w:val="0016019C"/>
    <w:rsid w:val="00160274"/>
    <w:rsid w:val="00160612"/>
    <w:rsid w:val="00160674"/>
    <w:rsid w:val="00160786"/>
    <w:rsid w:val="0016079B"/>
    <w:rsid w:val="00161414"/>
    <w:rsid w:val="001614A5"/>
    <w:rsid w:val="001615D0"/>
    <w:rsid w:val="001618A3"/>
    <w:rsid w:val="001619DE"/>
    <w:rsid w:val="00161F7A"/>
    <w:rsid w:val="00161FFD"/>
    <w:rsid w:val="0016207A"/>
    <w:rsid w:val="00162166"/>
    <w:rsid w:val="00162262"/>
    <w:rsid w:val="0016228A"/>
    <w:rsid w:val="0016269A"/>
    <w:rsid w:val="00162BD5"/>
    <w:rsid w:val="00162CF1"/>
    <w:rsid w:val="00162F82"/>
    <w:rsid w:val="001630E4"/>
    <w:rsid w:val="00163392"/>
    <w:rsid w:val="001639BC"/>
    <w:rsid w:val="001639E6"/>
    <w:rsid w:val="00163AFC"/>
    <w:rsid w:val="00163C32"/>
    <w:rsid w:val="00163C9D"/>
    <w:rsid w:val="00163EEF"/>
    <w:rsid w:val="00164088"/>
    <w:rsid w:val="001645AA"/>
    <w:rsid w:val="00164646"/>
    <w:rsid w:val="001647FA"/>
    <w:rsid w:val="00164858"/>
    <w:rsid w:val="001649D4"/>
    <w:rsid w:val="00164B55"/>
    <w:rsid w:val="00164C22"/>
    <w:rsid w:val="00164CE1"/>
    <w:rsid w:val="00165137"/>
    <w:rsid w:val="00166305"/>
    <w:rsid w:val="0016634F"/>
    <w:rsid w:val="00166355"/>
    <w:rsid w:val="00166585"/>
    <w:rsid w:val="0016683C"/>
    <w:rsid w:val="00166915"/>
    <w:rsid w:val="001669F9"/>
    <w:rsid w:val="00166A64"/>
    <w:rsid w:val="00166B63"/>
    <w:rsid w:val="00166C92"/>
    <w:rsid w:val="00166E4B"/>
    <w:rsid w:val="0016700E"/>
    <w:rsid w:val="0016711A"/>
    <w:rsid w:val="001674EE"/>
    <w:rsid w:val="0016764C"/>
    <w:rsid w:val="00167709"/>
    <w:rsid w:val="00167713"/>
    <w:rsid w:val="00167806"/>
    <w:rsid w:val="00167C1C"/>
    <w:rsid w:val="00170397"/>
    <w:rsid w:val="001704E1"/>
    <w:rsid w:val="001706E4"/>
    <w:rsid w:val="001708B1"/>
    <w:rsid w:val="001708D0"/>
    <w:rsid w:val="00170990"/>
    <w:rsid w:val="00170F82"/>
    <w:rsid w:val="0017100C"/>
    <w:rsid w:val="001712F9"/>
    <w:rsid w:val="00171730"/>
    <w:rsid w:val="001718B8"/>
    <w:rsid w:val="00171944"/>
    <w:rsid w:val="00171B8C"/>
    <w:rsid w:val="00171C1B"/>
    <w:rsid w:val="00171D19"/>
    <w:rsid w:val="00171D7E"/>
    <w:rsid w:val="00171F14"/>
    <w:rsid w:val="001721DB"/>
    <w:rsid w:val="0017226B"/>
    <w:rsid w:val="001726CF"/>
    <w:rsid w:val="00172903"/>
    <w:rsid w:val="001729E1"/>
    <w:rsid w:val="00172B61"/>
    <w:rsid w:val="00172C20"/>
    <w:rsid w:val="00172FD4"/>
    <w:rsid w:val="001737DD"/>
    <w:rsid w:val="00173869"/>
    <w:rsid w:val="001738A5"/>
    <w:rsid w:val="00173A00"/>
    <w:rsid w:val="00173C62"/>
    <w:rsid w:val="00173C95"/>
    <w:rsid w:val="00173DB6"/>
    <w:rsid w:val="00173EE0"/>
    <w:rsid w:val="00173FD8"/>
    <w:rsid w:val="00174104"/>
    <w:rsid w:val="0017413F"/>
    <w:rsid w:val="0017440C"/>
    <w:rsid w:val="00174576"/>
    <w:rsid w:val="00174653"/>
    <w:rsid w:val="001748CD"/>
    <w:rsid w:val="00174BE4"/>
    <w:rsid w:val="00174DDB"/>
    <w:rsid w:val="00174E20"/>
    <w:rsid w:val="00174E67"/>
    <w:rsid w:val="00174EAE"/>
    <w:rsid w:val="00174F2F"/>
    <w:rsid w:val="0017514B"/>
    <w:rsid w:val="00175152"/>
    <w:rsid w:val="001751C0"/>
    <w:rsid w:val="001752EC"/>
    <w:rsid w:val="001753F0"/>
    <w:rsid w:val="001759A5"/>
    <w:rsid w:val="001759FA"/>
    <w:rsid w:val="00175AB3"/>
    <w:rsid w:val="00175B5A"/>
    <w:rsid w:val="00175ECF"/>
    <w:rsid w:val="00175F2D"/>
    <w:rsid w:val="00176079"/>
    <w:rsid w:val="0017611A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3BF"/>
    <w:rsid w:val="001804F1"/>
    <w:rsid w:val="001809D8"/>
    <w:rsid w:val="00180E60"/>
    <w:rsid w:val="00180E84"/>
    <w:rsid w:val="0018113E"/>
    <w:rsid w:val="0018116C"/>
    <w:rsid w:val="001817BA"/>
    <w:rsid w:val="00181B3A"/>
    <w:rsid w:val="00181F25"/>
    <w:rsid w:val="001820B2"/>
    <w:rsid w:val="001821E9"/>
    <w:rsid w:val="00182608"/>
    <w:rsid w:val="00182649"/>
    <w:rsid w:val="00182805"/>
    <w:rsid w:val="00182871"/>
    <w:rsid w:val="001829B5"/>
    <w:rsid w:val="00182E75"/>
    <w:rsid w:val="00182E85"/>
    <w:rsid w:val="00182F0C"/>
    <w:rsid w:val="001831C2"/>
    <w:rsid w:val="00183620"/>
    <w:rsid w:val="001836DF"/>
    <w:rsid w:val="001836ED"/>
    <w:rsid w:val="0018395C"/>
    <w:rsid w:val="00183AF6"/>
    <w:rsid w:val="00183C1A"/>
    <w:rsid w:val="00183CC6"/>
    <w:rsid w:val="00183D5F"/>
    <w:rsid w:val="00183D8A"/>
    <w:rsid w:val="00183E8B"/>
    <w:rsid w:val="00183F11"/>
    <w:rsid w:val="001840F5"/>
    <w:rsid w:val="00184184"/>
    <w:rsid w:val="001849B7"/>
    <w:rsid w:val="00184AC0"/>
    <w:rsid w:val="00184B24"/>
    <w:rsid w:val="00184CA6"/>
    <w:rsid w:val="00184DAB"/>
    <w:rsid w:val="00184F51"/>
    <w:rsid w:val="00185257"/>
    <w:rsid w:val="00185266"/>
    <w:rsid w:val="0018570C"/>
    <w:rsid w:val="00185A59"/>
    <w:rsid w:val="00185E59"/>
    <w:rsid w:val="00185E97"/>
    <w:rsid w:val="00185EB7"/>
    <w:rsid w:val="00185F10"/>
    <w:rsid w:val="00186395"/>
    <w:rsid w:val="0018691B"/>
    <w:rsid w:val="00186B2D"/>
    <w:rsid w:val="00186B2E"/>
    <w:rsid w:val="00186B4D"/>
    <w:rsid w:val="0018767B"/>
    <w:rsid w:val="001878A8"/>
    <w:rsid w:val="00187BEF"/>
    <w:rsid w:val="00187DC9"/>
    <w:rsid w:val="00190307"/>
    <w:rsid w:val="00190731"/>
    <w:rsid w:val="00190740"/>
    <w:rsid w:val="00190927"/>
    <w:rsid w:val="00190957"/>
    <w:rsid w:val="00190BC0"/>
    <w:rsid w:val="00190BD5"/>
    <w:rsid w:val="001912D1"/>
    <w:rsid w:val="001913D3"/>
    <w:rsid w:val="00191727"/>
    <w:rsid w:val="00191827"/>
    <w:rsid w:val="00191830"/>
    <w:rsid w:val="00191A2B"/>
    <w:rsid w:val="00191EBF"/>
    <w:rsid w:val="0019204E"/>
    <w:rsid w:val="00192317"/>
    <w:rsid w:val="001925E5"/>
    <w:rsid w:val="001926BF"/>
    <w:rsid w:val="0019284C"/>
    <w:rsid w:val="00192C5D"/>
    <w:rsid w:val="00192CB0"/>
    <w:rsid w:val="00192D98"/>
    <w:rsid w:val="001938EA"/>
    <w:rsid w:val="00193987"/>
    <w:rsid w:val="00193F15"/>
    <w:rsid w:val="001941B7"/>
    <w:rsid w:val="00194465"/>
    <w:rsid w:val="001948C8"/>
    <w:rsid w:val="00194A69"/>
    <w:rsid w:val="00194B91"/>
    <w:rsid w:val="00194FBD"/>
    <w:rsid w:val="0019513B"/>
    <w:rsid w:val="0019541D"/>
    <w:rsid w:val="001956A5"/>
    <w:rsid w:val="0019573B"/>
    <w:rsid w:val="0019592C"/>
    <w:rsid w:val="00195B9A"/>
    <w:rsid w:val="00196085"/>
    <w:rsid w:val="0019610D"/>
    <w:rsid w:val="00196A48"/>
    <w:rsid w:val="00196A57"/>
    <w:rsid w:val="00196B90"/>
    <w:rsid w:val="00196CCC"/>
    <w:rsid w:val="00196FF4"/>
    <w:rsid w:val="0019734F"/>
    <w:rsid w:val="0019757D"/>
    <w:rsid w:val="001975D9"/>
    <w:rsid w:val="00197697"/>
    <w:rsid w:val="001976B4"/>
    <w:rsid w:val="00197A1F"/>
    <w:rsid w:val="00197A80"/>
    <w:rsid w:val="00197BBC"/>
    <w:rsid w:val="00197BDD"/>
    <w:rsid w:val="00197D79"/>
    <w:rsid w:val="001A0303"/>
    <w:rsid w:val="001A032E"/>
    <w:rsid w:val="001A0341"/>
    <w:rsid w:val="001A0421"/>
    <w:rsid w:val="001A05BB"/>
    <w:rsid w:val="001A067A"/>
    <w:rsid w:val="001A0727"/>
    <w:rsid w:val="001A0B2C"/>
    <w:rsid w:val="001A0B49"/>
    <w:rsid w:val="001A0C32"/>
    <w:rsid w:val="001A10FA"/>
    <w:rsid w:val="001A11B9"/>
    <w:rsid w:val="001A14E5"/>
    <w:rsid w:val="001A1760"/>
    <w:rsid w:val="001A257D"/>
    <w:rsid w:val="001A258A"/>
    <w:rsid w:val="001A279C"/>
    <w:rsid w:val="001A27B8"/>
    <w:rsid w:val="001A2939"/>
    <w:rsid w:val="001A2977"/>
    <w:rsid w:val="001A2A42"/>
    <w:rsid w:val="001A2A69"/>
    <w:rsid w:val="001A2E33"/>
    <w:rsid w:val="001A2E36"/>
    <w:rsid w:val="001A2FD5"/>
    <w:rsid w:val="001A3037"/>
    <w:rsid w:val="001A30B0"/>
    <w:rsid w:val="001A30FB"/>
    <w:rsid w:val="001A321C"/>
    <w:rsid w:val="001A33C0"/>
    <w:rsid w:val="001A35B2"/>
    <w:rsid w:val="001A36CF"/>
    <w:rsid w:val="001A381B"/>
    <w:rsid w:val="001A3974"/>
    <w:rsid w:val="001A3B9D"/>
    <w:rsid w:val="001A3D5B"/>
    <w:rsid w:val="001A3F0F"/>
    <w:rsid w:val="001A3FA5"/>
    <w:rsid w:val="001A4159"/>
    <w:rsid w:val="001A448D"/>
    <w:rsid w:val="001A49D2"/>
    <w:rsid w:val="001A4B27"/>
    <w:rsid w:val="001A4CED"/>
    <w:rsid w:val="001A4EDF"/>
    <w:rsid w:val="001A4F6C"/>
    <w:rsid w:val="001A5174"/>
    <w:rsid w:val="001A54B1"/>
    <w:rsid w:val="001A5689"/>
    <w:rsid w:val="001A57CD"/>
    <w:rsid w:val="001A597D"/>
    <w:rsid w:val="001A5A6D"/>
    <w:rsid w:val="001A61A0"/>
    <w:rsid w:val="001A628F"/>
    <w:rsid w:val="001A67E9"/>
    <w:rsid w:val="001A690D"/>
    <w:rsid w:val="001A6AFE"/>
    <w:rsid w:val="001A6CCE"/>
    <w:rsid w:val="001A6D19"/>
    <w:rsid w:val="001A6F38"/>
    <w:rsid w:val="001A706D"/>
    <w:rsid w:val="001A71EB"/>
    <w:rsid w:val="001A72EE"/>
    <w:rsid w:val="001A7751"/>
    <w:rsid w:val="001A7912"/>
    <w:rsid w:val="001A7924"/>
    <w:rsid w:val="001A7B6A"/>
    <w:rsid w:val="001A7BF4"/>
    <w:rsid w:val="001A7C23"/>
    <w:rsid w:val="001A7CBD"/>
    <w:rsid w:val="001A7CEA"/>
    <w:rsid w:val="001A7E0E"/>
    <w:rsid w:val="001B00B2"/>
    <w:rsid w:val="001B0149"/>
    <w:rsid w:val="001B0163"/>
    <w:rsid w:val="001B0180"/>
    <w:rsid w:val="001B0251"/>
    <w:rsid w:val="001B0489"/>
    <w:rsid w:val="001B06B1"/>
    <w:rsid w:val="001B0F1F"/>
    <w:rsid w:val="001B0FC1"/>
    <w:rsid w:val="001B140E"/>
    <w:rsid w:val="001B1522"/>
    <w:rsid w:val="001B1565"/>
    <w:rsid w:val="001B1706"/>
    <w:rsid w:val="001B1929"/>
    <w:rsid w:val="001B1CC3"/>
    <w:rsid w:val="001B1E53"/>
    <w:rsid w:val="001B1F17"/>
    <w:rsid w:val="001B1F1F"/>
    <w:rsid w:val="001B1F29"/>
    <w:rsid w:val="001B2085"/>
    <w:rsid w:val="001B20BA"/>
    <w:rsid w:val="001B2386"/>
    <w:rsid w:val="001B2559"/>
    <w:rsid w:val="001B2628"/>
    <w:rsid w:val="001B26EE"/>
    <w:rsid w:val="001B2744"/>
    <w:rsid w:val="001B27C4"/>
    <w:rsid w:val="001B2993"/>
    <w:rsid w:val="001B328C"/>
    <w:rsid w:val="001B337E"/>
    <w:rsid w:val="001B338B"/>
    <w:rsid w:val="001B33B4"/>
    <w:rsid w:val="001B345B"/>
    <w:rsid w:val="001B34C6"/>
    <w:rsid w:val="001B3754"/>
    <w:rsid w:val="001B3B87"/>
    <w:rsid w:val="001B3EFA"/>
    <w:rsid w:val="001B3FD9"/>
    <w:rsid w:val="001B409A"/>
    <w:rsid w:val="001B41A6"/>
    <w:rsid w:val="001B4285"/>
    <w:rsid w:val="001B446B"/>
    <w:rsid w:val="001B4533"/>
    <w:rsid w:val="001B46A1"/>
    <w:rsid w:val="001B4787"/>
    <w:rsid w:val="001B48BE"/>
    <w:rsid w:val="001B5332"/>
    <w:rsid w:val="001B53B3"/>
    <w:rsid w:val="001B54C9"/>
    <w:rsid w:val="001B54E9"/>
    <w:rsid w:val="001B563F"/>
    <w:rsid w:val="001B5F67"/>
    <w:rsid w:val="001B62E0"/>
    <w:rsid w:val="001B6488"/>
    <w:rsid w:val="001B64A4"/>
    <w:rsid w:val="001B64F0"/>
    <w:rsid w:val="001B6619"/>
    <w:rsid w:val="001B6630"/>
    <w:rsid w:val="001B6C77"/>
    <w:rsid w:val="001B70CF"/>
    <w:rsid w:val="001B716B"/>
    <w:rsid w:val="001B73DF"/>
    <w:rsid w:val="001B748B"/>
    <w:rsid w:val="001B7689"/>
    <w:rsid w:val="001C002C"/>
    <w:rsid w:val="001C0085"/>
    <w:rsid w:val="001C0098"/>
    <w:rsid w:val="001C00F3"/>
    <w:rsid w:val="001C030C"/>
    <w:rsid w:val="001C04E1"/>
    <w:rsid w:val="001C063F"/>
    <w:rsid w:val="001C0883"/>
    <w:rsid w:val="001C0C43"/>
    <w:rsid w:val="001C1647"/>
    <w:rsid w:val="001C16A9"/>
    <w:rsid w:val="001C1974"/>
    <w:rsid w:val="001C1E53"/>
    <w:rsid w:val="001C211D"/>
    <w:rsid w:val="001C21C3"/>
    <w:rsid w:val="001C24AF"/>
    <w:rsid w:val="001C2E60"/>
    <w:rsid w:val="001C314D"/>
    <w:rsid w:val="001C316B"/>
    <w:rsid w:val="001C3234"/>
    <w:rsid w:val="001C3340"/>
    <w:rsid w:val="001C3474"/>
    <w:rsid w:val="001C3DC6"/>
    <w:rsid w:val="001C3EAD"/>
    <w:rsid w:val="001C3EAE"/>
    <w:rsid w:val="001C4141"/>
    <w:rsid w:val="001C4180"/>
    <w:rsid w:val="001C4747"/>
    <w:rsid w:val="001C4E12"/>
    <w:rsid w:val="001C4F5F"/>
    <w:rsid w:val="001C50FA"/>
    <w:rsid w:val="001C518A"/>
    <w:rsid w:val="001C5594"/>
    <w:rsid w:val="001C5694"/>
    <w:rsid w:val="001C589B"/>
    <w:rsid w:val="001C58A6"/>
    <w:rsid w:val="001C5A40"/>
    <w:rsid w:val="001C5A7B"/>
    <w:rsid w:val="001C5D07"/>
    <w:rsid w:val="001C5F88"/>
    <w:rsid w:val="001C60E5"/>
    <w:rsid w:val="001C6105"/>
    <w:rsid w:val="001C619C"/>
    <w:rsid w:val="001C6506"/>
    <w:rsid w:val="001C6AA5"/>
    <w:rsid w:val="001C7092"/>
    <w:rsid w:val="001C70DA"/>
    <w:rsid w:val="001C70EF"/>
    <w:rsid w:val="001C715F"/>
    <w:rsid w:val="001C7185"/>
    <w:rsid w:val="001C7AB6"/>
    <w:rsid w:val="001C7EB4"/>
    <w:rsid w:val="001C7F47"/>
    <w:rsid w:val="001D0008"/>
    <w:rsid w:val="001D006C"/>
    <w:rsid w:val="001D018A"/>
    <w:rsid w:val="001D0578"/>
    <w:rsid w:val="001D0593"/>
    <w:rsid w:val="001D07E7"/>
    <w:rsid w:val="001D0C93"/>
    <w:rsid w:val="001D1258"/>
    <w:rsid w:val="001D1265"/>
    <w:rsid w:val="001D13B0"/>
    <w:rsid w:val="001D15D4"/>
    <w:rsid w:val="001D19F8"/>
    <w:rsid w:val="001D1CFF"/>
    <w:rsid w:val="001D1E41"/>
    <w:rsid w:val="001D26B2"/>
    <w:rsid w:val="001D2B3C"/>
    <w:rsid w:val="001D2B9E"/>
    <w:rsid w:val="001D2BB2"/>
    <w:rsid w:val="001D2D3F"/>
    <w:rsid w:val="001D2E6C"/>
    <w:rsid w:val="001D2ECD"/>
    <w:rsid w:val="001D2ED1"/>
    <w:rsid w:val="001D329E"/>
    <w:rsid w:val="001D3370"/>
    <w:rsid w:val="001D34EC"/>
    <w:rsid w:val="001D379E"/>
    <w:rsid w:val="001D3C68"/>
    <w:rsid w:val="001D3DD8"/>
    <w:rsid w:val="001D3F5E"/>
    <w:rsid w:val="001D42CD"/>
    <w:rsid w:val="001D4315"/>
    <w:rsid w:val="001D43C0"/>
    <w:rsid w:val="001D452A"/>
    <w:rsid w:val="001D4969"/>
    <w:rsid w:val="001D49CB"/>
    <w:rsid w:val="001D4AF0"/>
    <w:rsid w:val="001D4F24"/>
    <w:rsid w:val="001D500D"/>
    <w:rsid w:val="001D506F"/>
    <w:rsid w:val="001D562F"/>
    <w:rsid w:val="001D5646"/>
    <w:rsid w:val="001D56A7"/>
    <w:rsid w:val="001D57BC"/>
    <w:rsid w:val="001D5990"/>
    <w:rsid w:val="001D5A70"/>
    <w:rsid w:val="001D5B4E"/>
    <w:rsid w:val="001D5C99"/>
    <w:rsid w:val="001D5D97"/>
    <w:rsid w:val="001D5E31"/>
    <w:rsid w:val="001D5E3A"/>
    <w:rsid w:val="001D63C3"/>
    <w:rsid w:val="001D6433"/>
    <w:rsid w:val="001D6704"/>
    <w:rsid w:val="001D6C2F"/>
    <w:rsid w:val="001D6CB2"/>
    <w:rsid w:val="001D6D35"/>
    <w:rsid w:val="001D6D97"/>
    <w:rsid w:val="001D6E61"/>
    <w:rsid w:val="001D6F11"/>
    <w:rsid w:val="001D6F30"/>
    <w:rsid w:val="001D6F8F"/>
    <w:rsid w:val="001D7260"/>
    <w:rsid w:val="001D7816"/>
    <w:rsid w:val="001D78A2"/>
    <w:rsid w:val="001D7A1C"/>
    <w:rsid w:val="001D7AD1"/>
    <w:rsid w:val="001D7B96"/>
    <w:rsid w:val="001D7C9A"/>
    <w:rsid w:val="001D7EFB"/>
    <w:rsid w:val="001D7FE2"/>
    <w:rsid w:val="001E0056"/>
    <w:rsid w:val="001E0507"/>
    <w:rsid w:val="001E0810"/>
    <w:rsid w:val="001E09F4"/>
    <w:rsid w:val="001E0A73"/>
    <w:rsid w:val="001E0F7A"/>
    <w:rsid w:val="001E111F"/>
    <w:rsid w:val="001E1284"/>
    <w:rsid w:val="001E13E0"/>
    <w:rsid w:val="001E1524"/>
    <w:rsid w:val="001E1BFC"/>
    <w:rsid w:val="001E1CE7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0EE"/>
    <w:rsid w:val="001E420B"/>
    <w:rsid w:val="001E4262"/>
    <w:rsid w:val="001E4583"/>
    <w:rsid w:val="001E4704"/>
    <w:rsid w:val="001E4750"/>
    <w:rsid w:val="001E4790"/>
    <w:rsid w:val="001E47EC"/>
    <w:rsid w:val="001E4841"/>
    <w:rsid w:val="001E4F09"/>
    <w:rsid w:val="001E50CB"/>
    <w:rsid w:val="001E597A"/>
    <w:rsid w:val="001E5ACD"/>
    <w:rsid w:val="001E5BB2"/>
    <w:rsid w:val="001E5C43"/>
    <w:rsid w:val="001E5CD0"/>
    <w:rsid w:val="001E5D1F"/>
    <w:rsid w:val="001E5FAA"/>
    <w:rsid w:val="001E62B9"/>
    <w:rsid w:val="001E6419"/>
    <w:rsid w:val="001E6446"/>
    <w:rsid w:val="001E684F"/>
    <w:rsid w:val="001E6A00"/>
    <w:rsid w:val="001E6C1B"/>
    <w:rsid w:val="001E6DE6"/>
    <w:rsid w:val="001E6F14"/>
    <w:rsid w:val="001E719A"/>
    <w:rsid w:val="001E74C6"/>
    <w:rsid w:val="001E74E3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3BC"/>
    <w:rsid w:val="001F2536"/>
    <w:rsid w:val="001F26BB"/>
    <w:rsid w:val="001F26E9"/>
    <w:rsid w:val="001F2AC8"/>
    <w:rsid w:val="001F2DB3"/>
    <w:rsid w:val="001F2E08"/>
    <w:rsid w:val="001F2F1C"/>
    <w:rsid w:val="001F330A"/>
    <w:rsid w:val="001F3592"/>
    <w:rsid w:val="001F3781"/>
    <w:rsid w:val="001F37ED"/>
    <w:rsid w:val="001F39AB"/>
    <w:rsid w:val="001F3BA4"/>
    <w:rsid w:val="001F3D9A"/>
    <w:rsid w:val="001F45E8"/>
    <w:rsid w:val="001F46B1"/>
    <w:rsid w:val="001F4AE1"/>
    <w:rsid w:val="001F4B82"/>
    <w:rsid w:val="001F4BCC"/>
    <w:rsid w:val="001F4D40"/>
    <w:rsid w:val="001F4E57"/>
    <w:rsid w:val="001F53A2"/>
    <w:rsid w:val="001F5552"/>
    <w:rsid w:val="001F5795"/>
    <w:rsid w:val="001F5AF6"/>
    <w:rsid w:val="001F5C95"/>
    <w:rsid w:val="001F5C9E"/>
    <w:rsid w:val="001F5DD5"/>
    <w:rsid w:val="001F5E17"/>
    <w:rsid w:val="001F5E73"/>
    <w:rsid w:val="001F5EB2"/>
    <w:rsid w:val="001F5ED8"/>
    <w:rsid w:val="001F5F0F"/>
    <w:rsid w:val="001F5F10"/>
    <w:rsid w:val="001F6192"/>
    <w:rsid w:val="001F623C"/>
    <w:rsid w:val="001F6293"/>
    <w:rsid w:val="001F6408"/>
    <w:rsid w:val="001F644E"/>
    <w:rsid w:val="001F675B"/>
    <w:rsid w:val="001F697C"/>
    <w:rsid w:val="001F69A1"/>
    <w:rsid w:val="001F6E45"/>
    <w:rsid w:val="001F7199"/>
    <w:rsid w:val="001F7259"/>
    <w:rsid w:val="001F7317"/>
    <w:rsid w:val="001F76DF"/>
    <w:rsid w:val="001F7933"/>
    <w:rsid w:val="001F798D"/>
    <w:rsid w:val="001F7DD6"/>
    <w:rsid w:val="001F7E64"/>
    <w:rsid w:val="001F7FCF"/>
    <w:rsid w:val="0020001D"/>
    <w:rsid w:val="002000F2"/>
    <w:rsid w:val="002000FC"/>
    <w:rsid w:val="0020020C"/>
    <w:rsid w:val="00200224"/>
    <w:rsid w:val="002006F7"/>
    <w:rsid w:val="0020072B"/>
    <w:rsid w:val="00200A92"/>
    <w:rsid w:val="00200BF9"/>
    <w:rsid w:val="00200D21"/>
    <w:rsid w:val="0020104C"/>
    <w:rsid w:val="002018D7"/>
    <w:rsid w:val="0020196A"/>
    <w:rsid w:val="00201C7E"/>
    <w:rsid w:val="00201D85"/>
    <w:rsid w:val="00201E31"/>
    <w:rsid w:val="00202201"/>
    <w:rsid w:val="00202578"/>
    <w:rsid w:val="002029C7"/>
    <w:rsid w:val="00202B8E"/>
    <w:rsid w:val="00202D2E"/>
    <w:rsid w:val="00203159"/>
    <w:rsid w:val="0020359C"/>
    <w:rsid w:val="0020361C"/>
    <w:rsid w:val="00203877"/>
    <w:rsid w:val="00203A6E"/>
    <w:rsid w:val="00203F00"/>
    <w:rsid w:val="00203F5C"/>
    <w:rsid w:val="00204005"/>
    <w:rsid w:val="00204331"/>
    <w:rsid w:val="002044BD"/>
    <w:rsid w:val="0020461E"/>
    <w:rsid w:val="00204624"/>
    <w:rsid w:val="00204645"/>
    <w:rsid w:val="002047AD"/>
    <w:rsid w:val="002047DE"/>
    <w:rsid w:val="00204843"/>
    <w:rsid w:val="00204937"/>
    <w:rsid w:val="00204A5A"/>
    <w:rsid w:val="00204C12"/>
    <w:rsid w:val="00204D2D"/>
    <w:rsid w:val="00204E54"/>
    <w:rsid w:val="00205218"/>
    <w:rsid w:val="00205386"/>
    <w:rsid w:val="0020555C"/>
    <w:rsid w:val="00205635"/>
    <w:rsid w:val="002058DC"/>
    <w:rsid w:val="002058E7"/>
    <w:rsid w:val="00205AB2"/>
    <w:rsid w:val="00205CB2"/>
    <w:rsid w:val="00205FB9"/>
    <w:rsid w:val="0020610B"/>
    <w:rsid w:val="00206133"/>
    <w:rsid w:val="002061BC"/>
    <w:rsid w:val="002063A7"/>
    <w:rsid w:val="0020674D"/>
    <w:rsid w:val="00206799"/>
    <w:rsid w:val="00206836"/>
    <w:rsid w:val="00206E5A"/>
    <w:rsid w:val="002070F2"/>
    <w:rsid w:val="00207599"/>
    <w:rsid w:val="00207603"/>
    <w:rsid w:val="00207613"/>
    <w:rsid w:val="00207847"/>
    <w:rsid w:val="00207971"/>
    <w:rsid w:val="00207AF9"/>
    <w:rsid w:val="00207B80"/>
    <w:rsid w:val="00207BB9"/>
    <w:rsid w:val="00207EAB"/>
    <w:rsid w:val="00207EB6"/>
    <w:rsid w:val="00207F77"/>
    <w:rsid w:val="00210018"/>
    <w:rsid w:val="0021001C"/>
    <w:rsid w:val="00210174"/>
    <w:rsid w:val="002103CB"/>
    <w:rsid w:val="0021081F"/>
    <w:rsid w:val="0021084D"/>
    <w:rsid w:val="0021097B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879"/>
    <w:rsid w:val="002118A1"/>
    <w:rsid w:val="00211C70"/>
    <w:rsid w:val="00211D31"/>
    <w:rsid w:val="00211DD9"/>
    <w:rsid w:val="002120C7"/>
    <w:rsid w:val="00212519"/>
    <w:rsid w:val="002125B4"/>
    <w:rsid w:val="00212816"/>
    <w:rsid w:val="00212A2F"/>
    <w:rsid w:val="00212BA3"/>
    <w:rsid w:val="00212D30"/>
    <w:rsid w:val="002130BD"/>
    <w:rsid w:val="0021356F"/>
    <w:rsid w:val="00213851"/>
    <w:rsid w:val="002139D3"/>
    <w:rsid w:val="00213C6A"/>
    <w:rsid w:val="00213F26"/>
    <w:rsid w:val="00213F38"/>
    <w:rsid w:val="002140D1"/>
    <w:rsid w:val="002145A2"/>
    <w:rsid w:val="00214668"/>
    <w:rsid w:val="00214E0D"/>
    <w:rsid w:val="0021500F"/>
    <w:rsid w:val="0021515E"/>
    <w:rsid w:val="002152C1"/>
    <w:rsid w:val="0021535F"/>
    <w:rsid w:val="00215842"/>
    <w:rsid w:val="0021586D"/>
    <w:rsid w:val="00216092"/>
    <w:rsid w:val="0021612A"/>
    <w:rsid w:val="0021619F"/>
    <w:rsid w:val="002162EA"/>
    <w:rsid w:val="002165F9"/>
    <w:rsid w:val="00216685"/>
    <w:rsid w:val="002168E7"/>
    <w:rsid w:val="00216B17"/>
    <w:rsid w:val="00216BBF"/>
    <w:rsid w:val="00216E32"/>
    <w:rsid w:val="00217135"/>
    <w:rsid w:val="0021724A"/>
    <w:rsid w:val="0021737B"/>
    <w:rsid w:val="00217606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49"/>
    <w:rsid w:val="002204ED"/>
    <w:rsid w:val="002208AA"/>
    <w:rsid w:val="002209C8"/>
    <w:rsid w:val="00220AA0"/>
    <w:rsid w:val="00220E92"/>
    <w:rsid w:val="0022117E"/>
    <w:rsid w:val="002211DD"/>
    <w:rsid w:val="0022135D"/>
    <w:rsid w:val="00221812"/>
    <w:rsid w:val="00221B59"/>
    <w:rsid w:val="00221BB2"/>
    <w:rsid w:val="002222A4"/>
    <w:rsid w:val="0022230B"/>
    <w:rsid w:val="00222323"/>
    <w:rsid w:val="002230D3"/>
    <w:rsid w:val="0022337A"/>
    <w:rsid w:val="002234FF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D56"/>
    <w:rsid w:val="0022514C"/>
    <w:rsid w:val="00225398"/>
    <w:rsid w:val="002255DD"/>
    <w:rsid w:val="00225B51"/>
    <w:rsid w:val="00225EFC"/>
    <w:rsid w:val="00225FAF"/>
    <w:rsid w:val="00226026"/>
    <w:rsid w:val="002262AA"/>
    <w:rsid w:val="002262FD"/>
    <w:rsid w:val="00226476"/>
    <w:rsid w:val="0022657F"/>
    <w:rsid w:val="002269A7"/>
    <w:rsid w:val="00226BD3"/>
    <w:rsid w:val="00226D16"/>
    <w:rsid w:val="00226E32"/>
    <w:rsid w:val="00226F21"/>
    <w:rsid w:val="00226FB3"/>
    <w:rsid w:val="00227208"/>
    <w:rsid w:val="00227299"/>
    <w:rsid w:val="0022735A"/>
    <w:rsid w:val="002275A8"/>
    <w:rsid w:val="00227873"/>
    <w:rsid w:val="002279D2"/>
    <w:rsid w:val="00227A3E"/>
    <w:rsid w:val="00227F42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84C"/>
    <w:rsid w:val="00231929"/>
    <w:rsid w:val="00231C09"/>
    <w:rsid w:val="00231D67"/>
    <w:rsid w:val="00232191"/>
    <w:rsid w:val="00232549"/>
    <w:rsid w:val="002326B4"/>
    <w:rsid w:val="0023272A"/>
    <w:rsid w:val="00232736"/>
    <w:rsid w:val="002327C7"/>
    <w:rsid w:val="0023290A"/>
    <w:rsid w:val="00232AFA"/>
    <w:rsid w:val="00232E9D"/>
    <w:rsid w:val="00232ED9"/>
    <w:rsid w:val="002330A2"/>
    <w:rsid w:val="002334A1"/>
    <w:rsid w:val="002336F1"/>
    <w:rsid w:val="0023386C"/>
    <w:rsid w:val="00233B04"/>
    <w:rsid w:val="00233D80"/>
    <w:rsid w:val="00233E91"/>
    <w:rsid w:val="0023403B"/>
    <w:rsid w:val="00234071"/>
    <w:rsid w:val="00234112"/>
    <w:rsid w:val="002341CB"/>
    <w:rsid w:val="00234222"/>
    <w:rsid w:val="002344C8"/>
    <w:rsid w:val="002349C5"/>
    <w:rsid w:val="00235327"/>
    <w:rsid w:val="002353F5"/>
    <w:rsid w:val="00235581"/>
    <w:rsid w:val="00235698"/>
    <w:rsid w:val="00235724"/>
    <w:rsid w:val="0023598D"/>
    <w:rsid w:val="002359DE"/>
    <w:rsid w:val="00235DCD"/>
    <w:rsid w:val="0023603D"/>
    <w:rsid w:val="002361D3"/>
    <w:rsid w:val="002367B9"/>
    <w:rsid w:val="00236BC4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977"/>
    <w:rsid w:val="00237A90"/>
    <w:rsid w:val="00237B76"/>
    <w:rsid w:val="00237C6F"/>
    <w:rsid w:val="00237CE8"/>
    <w:rsid w:val="00237D22"/>
    <w:rsid w:val="002401F0"/>
    <w:rsid w:val="00240255"/>
    <w:rsid w:val="00240B75"/>
    <w:rsid w:val="00240B7D"/>
    <w:rsid w:val="00240D9F"/>
    <w:rsid w:val="00240F76"/>
    <w:rsid w:val="00240F88"/>
    <w:rsid w:val="00240FA9"/>
    <w:rsid w:val="0024103F"/>
    <w:rsid w:val="00241369"/>
    <w:rsid w:val="002418E3"/>
    <w:rsid w:val="00241C7B"/>
    <w:rsid w:val="00241E3A"/>
    <w:rsid w:val="002421F2"/>
    <w:rsid w:val="0024224E"/>
    <w:rsid w:val="0024248E"/>
    <w:rsid w:val="0024265A"/>
    <w:rsid w:val="0024272A"/>
    <w:rsid w:val="00242A1D"/>
    <w:rsid w:val="00242B2A"/>
    <w:rsid w:val="00242CAE"/>
    <w:rsid w:val="00243ACD"/>
    <w:rsid w:val="00243C99"/>
    <w:rsid w:val="00243CE4"/>
    <w:rsid w:val="00243D9A"/>
    <w:rsid w:val="00243DCC"/>
    <w:rsid w:val="00243FBA"/>
    <w:rsid w:val="00244124"/>
    <w:rsid w:val="002443C2"/>
    <w:rsid w:val="002444E3"/>
    <w:rsid w:val="00244606"/>
    <w:rsid w:val="00244924"/>
    <w:rsid w:val="00244B36"/>
    <w:rsid w:val="00244D4C"/>
    <w:rsid w:val="00245492"/>
    <w:rsid w:val="00245707"/>
    <w:rsid w:val="00245911"/>
    <w:rsid w:val="00245A41"/>
    <w:rsid w:val="00245A4B"/>
    <w:rsid w:val="00245B70"/>
    <w:rsid w:val="00245D7D"/>
    <w:rsid w:val="00245E39"/>
    <w:rsid w:val="00245FBA"/>
    <w:rsid w:val="002460CB"/>
    <w:rsid w:val="002460E9"/>
    <w:rsid w:val="002462FF"/>
    <w:rsid w:val="0024656A"/>
    <w:rsid w:val="00246591"/>
    <w:rsid w:val="00246C52"/>
    <w:rsid w:val="00246DD7"/>
    <w:rsid w:val="00246EB6"/>
    <w:rsid w:val="002471AB"/>
    <w:rsid w:val="00247838"/>
    <w:rsid w:val="0024785A"/>
    <w:rsid w:val="002478D7"/>
    <w:rsid w:val="00247B6E"/>
    <w:rsid w:val="00247BE2"/>
    <w:rsid w:val="00247BF0"/>
    <w:rsid w:val="00247C82"/>
    <w:rsid w:val="00247D8E"/>
    <w:rsid w:val="00247DD1"/>
    <w:rsid w:val="00250366"/>
    <w:rsid w:val="0025056D"/>
    <w:rsid w:val="002506C7"/>
    <w:rsid w:val="00250D9C"/>
    <w:rsid w:val="00251117"/>
    <w:rsid w:val="002512A9"/>
    <w:rsid w:val="00251542"/>
    <w:rsid w:val="0025158B"/>
    <w:rsid w:val="0025169E"/>
    <w:rsid w:val="002516C9"/>
    <w:rsid w:val="00251929"/>
    <w:rsid w:val="0025192E"/>
    <w:rsid w:val="00251954"/>
    <w:rsid w:val="00251A74"/>
    <w:rsid w:val="00251EE1"/>
    <w:rsid w:val="00251F5E"/>
    <w:rsid w:val="00252052"/>
    <w:rsid w:val="00252072"/>
    <w:rsid w:val="002521CC"/>
    <w:rsid w:val="002522FF"/>
    <w:rsid w:val="0025245E"/>
    <w:rsid w:val="002524B4"/>
    <w:rsid w:val="002525BE"/>
    <w:rsid w:val="002528E8"/>
    <w:rsid w:val="002529E1"/>
    <w:rsid w:val="00252F16"/>
    <w:rsid w:val="002530CC"/>
    <w:rsid w:val="002530D6"/>
    <w:rsid w:val="002530D9"/>
    <w:rsid w:val="0025318B"/>
    <w:rsid w:val="0025325D"/>
    <w:rsid w:val="002533FF"/>
    <w:rsid w:val="00253400"/>
    <w:rsid w:val="00253494"/>
    <w:rsid w:val="0025360F"/>
    <w:rsid w:val="002537F5"/>
    <w:rsid w:val="00253A89"/>
    <w:rsid w:val="00253D64"/>
    <w:rsid w:val="002545C4"/>
    <w:rsid w:val="00254616"/>
    <w:rsid w:val="0025494F"/>
    <w:rsid w:val="00254A1F"/>
    <w:rsid w:val="00254BF6"/>
    <w:rsid w:val="00254CC7"/>
    <w:rsid w:val="00254CFA"/>
    <w:rsid w:val="00255315"/>
    <w:rsid w:val="00255458"/>
    <w:rsid w:val="0025587F"/>
    <w:rsid w:val="00255B96"/>
    <w:rsid w:val="00255C71"/>
    <w:rsid w:val="00255D3A"/>
    <w:rsid w:val="0025607F"/>
    <w:rsid w:val="00256363"/>
    <w:rsid w:val="0025648C"/>
    <w:rsid w:val="00256CF0"/>
    <w:rsid w:val="00256F02"/>
    <w:rsid w:val="0025704F"/>
    <w:rsid w:val="002571C8"/>
    <w:rsid w:val="002572F1"/>
    <w:rsid w:val="00257367"/>
    <w:rsid w:val="00257500"/>
    <w:rsid w:val="00257564"/>
    <w:rsid w:val="0025768A"/>
    <w:rsid w:val="00257A32"/>
    <w:rsid w:val="00257A62"/>
    <w:rsid w:val="00257DEF"/>
    <w:rsid w:val="00260156"/>
    <w:rsid w:val="00260582"/>
    <w:rsid w:val="0026075E"/>
    <w:rsid w:val="002608D8"/>
    <w:rsid w:val="00260A97"/>
    <w:rsid w:val="00260B83"/>
    <w:rsid w:val="00260FAD"/>
    <w:rsid w:val="002612A1"/>
    <w:rsid w:val="0026149C"/>
    <w:rsid w:val="00261612"/>
    <w:rsid w:val="0026179E"/>
    <w:rsid w:val="002617BF"/>
    <w:rsid w:val="00261821"/>
    <w:rsid w:val="00261987"/>
    <w:rsid w:val="00261C61"/>
    <w:rsid w:val="00261D05"/>
    <w:rsid w:val="00261F83"/>
    <w:rsid w:val="0026209F"/>
    <w:rsid w:val="002623AC"/>
    <w:rsid w:val="00262793"/>
    <w:rsid w:val="00262979"/>
    <w:rsid w:val="00262CEB"/>
    <w:rsid w:val="00262E69"/>
    <w:rsid w:val="00263038"/>
    <w:rsid w:val="00263119"/>
    <w:rsid w:val="002632A5"/>
    <w:rsid w:val="0026348B"/>
    <w:rsid w:val="002636B0"/>
    <w:rsid w:val="002639BD"/>
    <w:rsid w:val="002639F7"/>
    <w:rsid w:val="00263A6B"/>
    <w:rsid w:val="00263B02"/>
    <w:rsid w:val="00263DC7"/>
    <w:rsid w:val="00263DD9"/>
    <w:rsid w:val="00263F00"/>
    <w:rsid w:val="00264110"/>
    <w:rsid w:val="002643C7"/>
    <w:rsid w:val="0026455A"/>
    <w:rsid w:val="0026461A"/>
    <w:rsid w:val="0026468A"/>
    <w:rsid w:val="0026474F"/>
    <w:rsid w:val="00264756"/>
    <w:rsid w:val="00264B3A"/>
    <w:rsid w:val="00264C28"/>
    <w:rsid w:val="00264D58"/>
    <w:rsid w:val="0026509A"/>
    <w:rsid w:val="002651FC"/>
    <w:rsid w:val="002654BA"/>
    <w:rsid w:val="0026554D"/>
    <w:rsid w:val="00265701"/>
    <w:rsid w:val="00265BD7"/>
    <w:rsid w:val="00265E9A"/>
    <w:rsid w:val="00266210"/>
    <w:rsid w:val="00266345"/>
    <w:rsid w:val="002663D6"/>
    <w:rsid w:val="002664D0"/>
    <w:rsid w:val="00266576"/>
    <w:rsid w:val="002668EC"/>
    <w:rsid w:val="00266A94"/>
    <w:rsid w:val="00266F1A"/>
    <w:rsid w:val="00266FE2"/>
    <w:rsid w:val="0026716C"/>
    <w:rsid w:val="00267442"/>
    <w:rsid w:val="002675BA"/>
    <w:rsid w:val="00267825"/>
    <w:rsid w:val="00267B71"/>
    <w:rsid w:val="00267CFE"/>
    <w:rsid w:val="00267EF5"/>
    <w:rsid w:val="00267F2C"/>
    <w:rsid w:val="00267F60"/>
    <w:rsid w:val="00267FBD"/>
    <w:rsid w:val="0027042F"/>
    <w:rsid w:val="00270621"/>
    <w:rsid w:val="00270898"/>
    <w:rsid w:val="00270A58"/>
    <w:rsid w:val="00270C63"/>
    <w:rsid w:val="00270C98"/>
    <w:rsid w:val="00270CB4"/>
    <w:rsid w:val="00270E57"/>
    <w:rsid w:val="00270F4A"/>
    <w:rsid w:val="00270FDA"/>
    <w:rsid w:val="00271251"/>
    <w:rsid w:val="00271636"/>
    <w:rsid w:val="00271736"/>
    <w:rsid w:val="00271738"/>
    <w:rsid w:val="0027181F"/>
    <w:rsid w:val="0027193C"/>
    <w:rsid w:val="00271B1E"/>
    <w:rsid w:val="00271EEF"/>
    <w:rsid w:val="002723A3"/>
    <w:rsid w:val="0027242C"/>
    <w:rsid w:val="00272474"/>
    <w:rsid w:val="002726EE"/>
    <w:rsid w:val="00272AE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7B1"/>
    <w:rsid w:val="00274BED"/>
    <w:rsid w:val="00274D08"/>
    <w:rsid w:val="00274D79"/>
    <w:rsid w:val="00275435"/>
    <w:rsid w:val="00275464"/>
    <w:rsid w:val="002755B9"/>
    <w:rsid w:val="0027568B"/>
    <w:rsid w:val="002756D5"/>
    <w:rsid w:val="00275BD8"/>
    <w:rsid w:val="00275CD2"/>
    <w:rsid w:val="00275EE2"/>
    <w:rsid w:val="00275F06"/>
    <w:rsid w:val="00275FFF"/>
    <w:rsid w:val="00276001"/>
    <w:rsid w:val="002764FB"/>
    <w:rsid w:val="002767B4"/>
    <w:rsid w:val="002769F1"/>
    <w:rsid w:val="00276CDE"/>
    <w:rsid w:val="00276F08"/>
    <w:rsid w:val="00276F5C"/>
    <w:rsid w:val="002771F5"/>
    <w:rsid w:val="0027720E"/>
    <w:rsid w:val="00277405"/>
    <w:rsid w:val="0027740D"/>
    <w:rsid w:val="0027768C"/>
    <w:rsid w:val="00277AA0"/>
    <w:rsid w:val="00277BB5"/>
    <w:rsid w:val="00277C63"/>
    <w:rsid w:val="00277CCE"/>
    <w:rsid w:val="00277D7D"/>
    <w:rsid w:val="00277E66"/>
    <w:rsid w:val="002801E2"/>
    <w:rsid w:val="0028052D"/>
    <w:rsid w:val="00280684"/>
    <w:rsid w:val="0028073A"/>
    <w:rsid w:val="00280851"/>
    <w:rsid w:val="002808DF"/>
    <w:rsid w:val="00280960"/>
    <w:rsid w:val="00280C3B"/>
    <w:rsid w:val="002813DE"/>
    <w:rsid w:val="0028155A"/>
    <w:rsid w:val="002815F9"/>
    <w:rsid w:val="00281664"/>
    <w:rsid w:val="002817B4"/>
    <w:rsid w:val="00281A58"/>
    <w:rsid w:val="00281B7E"/>
    <w:rsid w:val="00281DF5"/>
    <w:rsid w:val="002825CE"/>
    <w:rsid w:val="002826D0"/>
    <w:rsid w:val="00282917"/>
    <w:rsid w:val="002829E8"/>
    <w:rsid w:val="00283181"/>
    <w:rsid w:val="00283186"/>
    <w:rsid w:val="002834DC"/>
    <w:rsid w:val="002835A5"/>
    <w:rsid w:val="002836DC"/>
    <w:rsid w:val="002837E0"/>
    <w:rsid w:val="00283B90"/>
    <w:rsid w:val="00283C12"/>
    <w:rsid w:val="00283D6B"/>
    <w:rsid w:val="0028403B"/>
    <w:rsid w:val="0028423E"/>
    <w:rsid w:val="002844C2"/>
    <w:rsid w:val="002846FA"/>
    <w:rsid w:val="002849CF"/>
    <w:rsid w:val="002849FB"/>
    <w:rsid w:val="00284E7F"/>
    <w:rsid w:val="00284EAF"/>
    <w:rsid w:val="0028527A"/>
    <w:rsid w:val="002852CD"/>
    <w:rsid w:val="0028551D"/>
    <w:rsid w:val="00285520"/>
    <w:rsid w:val="00285894"/>
    <w:rsid w:val="00285A3E"/>
    <w:rsid w:val="00285E28"/>
    <w:rsid w:val="00286487"/>
    <w:rsid w:val="00286631"/>
    <w:rsid w:val="00286736"/>
    <w:rsid w:val="00286774"/>
    <w:rsid w:val="002868FA"/>
    <w:rsid w:val="00286B14"/>
    <w:rsid w:val="00286E33"/>
    <w:rsid w:val="00286F76"/>
    <w:rsid w:val="00286F83"/>
    <w:rsid w:val="002871FA"/>
    <w:rsid w:val="00287376"/>
    <w:rsid w:val="002877DE"/>
    <w:rsid w:val="002879D0"/>
    <w:rsid w:val="00287C28"/>
    <w:rsid w:val="00287F18"/>
    <w:rsid w:val="00290254"/>
    <w:rsid w:val="00290701"/>
    <w:rsid w:val="00290A1B"/>
    <w:rsid w:val="00290A97"/>
    <w:rsid w:val="00290D2B"/>
    <w:rsid w:val="0029100C"/>
    <w:rsid w:val="0029103B"/>
    <w:rsid w:val="002910C1"/>
    <w:rsid w:val="0029178F"/>
    <w:rsid w:val="0029189B"/>
    <w:rsid w:val="00291B01"/>
    <w:rsid w:val="002920D2"/>
    <w:rsid w:val="002921EA"/>
    <w:rsid w:val="002929B7"/>
    <w:rsid w:val="00292B70"/>
    <w:rsid w:val="00292C22"/>
    <w:rsid w:val="00292CBD"/>
    <w:rsid w:val="00292EA7"/>
    <w:rsid w:val="002931A0"/>
    <w:rsid w:val="0029321D"/>
    <w:rsid w:val="00293504"/>
    <w:rsid w:val="00293559"/>
    <w:rsid w:val="00293879"/>
    <w:rsid w:val="00293EE0"/>
    <w:rsid w:val="00294388"/>
    <w:rsid w:val="002943A4"/>
    <w:rsid w:val="002944CA"/>
    <w:rsid w:val="00294722"/>
    <w:rsid w:val="0029491A"/>
    <w:rsid w:val="0029495B"/>
    <w:rsid w:val="00294A60"/>
    <w:rsid w:val="00294AB1"/>
    <w:rsid w:val="00294BFA"/>
    <w:rsid w:val="00294D81"/>
    <w:rsid w:val="00294FB4"/>
    <w:rsid w:val="0029512F"/>
    <w:rsid w:val="00295226"/>
    <w:rsid w:val="0029548C"/>
    <w:rsid w:val="00295539"/>
    <w:rsid w:val="0029556D"/>
    <w:rsid w:val="0029564F"/>
    <w:rsid w:val="002958DF"/>
    <w:rsid w:val="00295F1C"/>
    <w:rsid w:val="00296363"/>
    <w:rsid w:val="0029636B"/>
    <w:rsid w:val="002963BD"/>
    <w:rsid w:val="002963EC"/>
    <w:rsid w:val="002964CD"/>
    <w:rsid w:val="002965C5"/>
    <w:rsid w:val="00296BC9"/>
    <w:rsid w:val="00296C50"/>
    <w:rsid w:val="00296FD8"/>
    <w:rsid w:val="002971CA"/>
    <w:rsid w:val="0029723A"/>
    <w:rsid w:val="0029743A"/>
    <w:rsid w:val="00297499"/>
    <w:rsid w:val="002974AA"/>
    <w:rsid w:val="002976A3"/>
    <w:rsid w:val="00297CA9"/>
    <w:rsid w:val="00297CEC"/>
    <w:rsid w:val="00297CF1"/>
    <w:rsid w:val="00297D49"/>
    <w:rsid w:val="00297F46"/>
    <w:rsid w:val="002A049B"/>
    <w:rsid w:val="002A0581"/>
    <w:rsid w:val="002A05EF"/>
    <w:rsid w:val="002A0724"/>
    <w:rsid w:val="002A1144"/>
    <w:rsid w:val="002A121B"/>
    <w:rsid w:val="002A145D"/>
    <w:rsid w:val="002A1737"/>
    <w:rsid w:val="002A1A26"/>
    <w:rsid w:val="002A1A57"/>
    <w:rsid w:val="002A1D61"/>
    <w:rsid w:val="002A1DA1"/>
    <w:rsid w:val="002A205B"/>
    <w:rsid w:val="002A20AA"/>
    <w:rsid w:val="002A22F3"/>
    <w:rsid w:val="002A24F5"/>
    <w:rsid w:val="002A2655"/>
    <w:rsid w:val="002A26CE"/>
    <w:rsid w:val="002A2861"/>
    <w:rsid w:val="002A2B35"/>
    <w:rsid w:val="002A2C48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008"/>
    <w:rsid w:val="002A523D"/>
    <w:rsid w:val="002A5398"/>
    <w:rsid w:val="002A5488"/>
    <w:rsid w:val="002A54A1"/>
    <w:rsid w:val="002A54F4"/>
    <w:rsid w:val="002A5A80"/>
    <w:rsid w:val="002A5B06"/>
    <w:rsid w:val="002A5F1E"/>
    <w:rsid w:val="002A5FC1"/>
    <w:rsid w:val="002A60B6"/>
    <w:rsid w:val="002A6266"/>
    <w:rsid w:val="002A627C"/>
    <w:rsid w:val="002A63D9"/>
    <w:rsid w:val="002A683C"/>
    <w:rsid w:val="002A68D9"/>
    <w:rsid w:val="002A6B44"/>
    <w:rsid w:val="002A732C"/>
    <w:rsid w:val="002A7382"/>
    <w:rsid w:val="002A7635"/>
    <w:rsid w:val="002A7672"/>
    <w:rsid w:val="002A77C7"/>
    <w:rsid w:val="002A7A6A"/>
    <w:rsid w:val="002A7AB4"/>
    <w:rsid w:val="002A7B72"/>
    <w:rsid w:val="002A7E8A"/>
    <w:rsid w:val="002B0740"/>
    <w:rsid w:val="002B07BF"/>
    <w:rsid w:val="002B0805"/>
    <w:rsid w:val="002B0AF3"/>
    <w:rsid w:val="002B0C99"/>
    <w:rsid w:val="002B0EDA"/>
    <w:rsid w:val="002B0EE2"/>
    <w:rsid w:val="002B1049"/>
    <w:rsid w:val="002B10F9"/>
    <w:rsid w:val="002B112E"/>
    <w:rsid w:val="002B146A"/>
    <w:rsid w:val="002B151A"/>
    <w:rsid w:val="002B15EA"/>
    <w:rsid w:val="002B1C30"/>
    <w:rsid w:val="002B1CC4"/>
    <w:rsid w:val="002B1D44"/>
    <w:rsid w:val="002B21D6"/>
    <w:rsid w:val="002B2488"/>
    <w:rsid w:val="002B2B67"/>
    <w:rsid w:val="002B2BEF"/>
    <w:rsid w:val="002B2C74"/>
    <w:rsid w:val="002B2C92"/>
    <w:rsid w:val="002B2F35"/>
    <w:rsid w:val="002B2F85"/>
    <w:rsid w:val="002B3081"/>
    <w:rsid w:val="002B312A"/>
    <w:rsid w:val="002B318B"/>
    <w:rsid w:val="002B31B6"/>
    <w:rsid w:val="002B32BC"/>
    <w:rsid w:val="002B32E2"/>
    <w:rsid w:val="002B335D"/>
    <w:rsid w:val="002B340B"/>
    <w:rsid w:val="002B34AE"/>
    <w:rsid w:val="002B3B95"/>
    <w:rsid w:val="002B3D8C"/>
    <w:rsid w:val="002B3D90"/>
    <w:rsid w:val="002B4157"/>
    <w:rsid w:val="002B4478"/>
    <w:rsid w:val="002B44E1"/>
    <w:rsid w:val="002B45C6"/>
    <w:rsid w:val="002B4982"/>
    <w:rsid w:val="002B4B57"/>
    <w:rsid w:val="002B4C39"/>
    <w:rsid w:val="002B5193"/>
    <w:rsid w:val="002B5370"/>
    <w:rsid w:val="002B5499"/>
    <w:rsid w:val="002B5976"/>
    <w:rsid w:val="002B61EA"/>
    <w:rsid w:val="002B6397"/>
    <w:rsid w:val="002B64FE"/>
    <w:rsid w:val="002B651D"/>
    <w:rsid w:val="002B6890"/>
    <w:rsid w:val="002B694E"/>
    <w:rsid w:val="002B6B6F"/>
    <w:rsid w:val="002B6C83"/>
    <w:rsid w:val="002B6F53"/>
    <w:rsid w:val="002B71EC"/>
    <w:rsid w:val="002B76FF"/>
    <w:rsid w:val="002B7AEF"/>
    <w:rsid w:val="002B7C34"/>
    <w:rsid w:val="002B7D74"/>
    <w:rsid w:val="002C00DD"/>
    <w:rsid w:val="002C020D"/>
    <w:rsid w:val="002C04C2"/>
    <w:rsid w:val="002C0818"/>
    <w:rsid w:val="002C0937"/>
    <w:rsid w:val="002C09A2"/>
    <w:rsid w:val="002C0B6D"/>
    <w:rsid w:val="002C0D62"/>
    <w:rsid w:val="002C0DD0"/>
    <w:rsid w:val="002C0E0A"/>
    <w:rsid w:val="002C1236"/>
    <w:rsid w:val="002C142C"/>
    <w:rsid w:val="002C142F"/>
    <w:rsid w:val="002C144A"/>
    <w:rsid w:val="002C1C49"/>
    <w:rsid w:val="002C1C70"/>
    <w:rsid w:val="002C1C74"/>
    <w:rsid w:val="002C1DF1"/>
    <w:rsid w:val="002C1F21"/>
    <w:rsid w:val="002C203A"/>
    <w:rsid w:val="002C22BA"/>
    <w:rsid w:val="002C25D8"/>
    <w:rsid w:val="002C26B0"/>
    <w:rsid w:val="002C27F3"/>
    <w:rsid w:val="002C27F7"/>
    <w:rsid w:val="002C28E8"/>
    <w:rsid w:val="002C29D0"/>
    <w:rsid w:val="002C2B0B"/>
    <w:rsid w:val="002C2D68"/>
    <w:rsid w:val="002C2E89"/>
    <w:rsid w:val="002C2E8A"/>
    <w:rsid w:val="002C2EE5"/>
    <w:rsid w:val="002C2FCD"/>
    <w:rsid w:val="002C36D3"/>
    <w:rsid w:val="002C3800"/>
    <w:rsid w:val="002C393E"/>
    <w:rsid w:val="002C3AE4"/>
    <w:rsid w:val="002C3B99"/>
    <w:rsid w:val="002C3C99"/>
    <w:rsid w:val="002C3E89"/>
    <w:rsid w:val="002C4110"/>
    <w:rsid w:val="002C412A"/>
    <w:rsid w:val="002C44DB"/>
    <w:rsid w:val="002C473F"/>
    <w:rsid w:val="002C47BD"/>
    <w:rsid w:val="002C4817"/>
    <w:rsid w:val="002C494C"/>
    <w:rsid w:val="002C4A0B"/>
    <w:rsid w:val="002C4BDA"/>
    <w:rsid w:val="002C4DC6"/>
    <w:rsid w:val="002C4FAC"/>
    <w:rsid w:val="002C545A"/>
    <w:rsid w:val="002C5533"/>
    <w:rsid w:val="002C55A5"/>
    <w:rsid w:val="002C5620"/>
    <w:rsid w:val="002C5A6B"/>
    <w:rsid w:val="002C5DAF"/>
    <w:rsid w:val="002C61E0"/>
    <w:rsid w:val="002C6726"/>
    <w:rsid w:val="002C685E"/>
    <w:rsid w:val="002C6866"/>
    <w:rsid w:val="002C6B98"/>
    <w:rsid w:val="002C6E5D"/>
    <w:rsid w:val="002C71A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96"/>
    <w:rsid w:val="002D12FD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293"/>
    <w:rsid w:val="002D293A"/>
    <w:rsid w:val="002D2B4E"/>
    <w:rsid w:val="002D2C13"/>
    <w:rsid w:val="002D35C8"/>
    <w:rsid w:val="002D366F"/>
    <w:rsid w:val="002D3968"/>
    <w:rsid w:val="002D3BD9"/>
    <w:rsid w:val="002D3EE9"/>
    <w:rsid w:val="002D3F8E"/>
    <w:rsid w:val="002D425A"/>
    <w:rsid w:val="002D4316"/>
    <w:rsid w:val="002D4322"/>
    <w:rsid w:val="002D46DB"/>
    <w:rsid w:val="002D4A54"/>
    <w:rsid w:val="002D4C64"/>
    <w:rsid w:val="002D4E37"/>
    <w:rsid w:val="002D4F65"/>
    <w:rsid w:val="002D5126"/>
    <w:rsid w:val="002D52E0"/>
    <w:rsid w:val="002D5591"/>
    <w:rsid w:val="002D5DEA"/>
    <w:rsid w:val="002D5EA9"/>
    <w:rsid w:val="002D60B9"/>
    <w:rsid w:val="002D6127"/>
    <w:rsid w:val="002D620D"/>
    <w:rsid w:val="002D68C3"/>
    <w:rsid w:val="002D69CF"/>
    <w:rsid w:val="002D6B4C"/>
    <w:rsid w:val="002D6C69"/>
    <w:rsid w:val="002D6E0D"/>
    <w:rsid w:val="002D709F"/>
    <w:rsid w:val="002D7401"/>
    <w:rsid w:val="002D745A"/>
    <w:rsid w:val="002D772F"/>
    <w:rsid w:val="002D7A8C"/>
    <w:rsid w:val="002E018E"/>
    <w:rsid w:val="002E033E"/>
    <w:rsid w:val="002E04F0"/>
    <w:rsid w:val="002E05BD"/>
    <w:rsid w:val="002E0864"/>
    <w:rsid w:val="002E0A48"/>
    <w:rsid w:val="002E0E94"/>
    <w:rsid w:val="002E0F51"/>
    <w:rsid w:val="002E14C3"/>
    <w:rsid w:val="002E16BC"/>
    <w:rsid w:val="002E1872"/>
    <w:rsid w:val="002E1941"/>
    <w:rsid w:val="002E1969"/>
    <w:rsid w:val="002E1BCA"/>
    <w:rsid w:val="002E21D5"/>
    <w:rsid w:val="002E2363"/>
    <w:rsid w:val="002E2411"/>
    <w:rsid w:val="002E246D"/>
    <w:rsid w:val="002E2497"/>
    <w:rsid w:val="002E251B"/>
    <w:rsid w:val="002E2560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5A"/>
    <w:rsid w:val="002E38B7"/>
    <w:rsid w:val="002E3968"/>
    <w:rsid w:val="002E3995"/>
    <w:rsid w:val="002E3A70"/>
    <w:rsid w:val="002E4046"/>
    <w:rsid w:val="002E408C"/>
    <w:rsid w:val="002E43BA"/>
    <w:rsid w:val="002E444A"/>
    <w:rsid w:val="002E4C7C"/>
    <w:rsid w:val="002E4DC0"/>
    <w:rsid w:val="002E4F10"/>
    <w:rsid w:val="002E508D"/>
    <w:rsid w:val="002E5290"/>
    <w:rsid w:val="002E545A"/>
    <w:rsid w:val="002E553F"/>
    <w:rsid w:val="002E58E1"/>
    <w:rsid w:val="002E5ABF"/>
    <w:rsid w:val="002E5B8B"/>
    <w:rsid w:val="002E5BDD"/>
    <w:rsid w:val="002E5C56"/>
    <w:rsid w:val="002E61BA"/>
    <w:rsid w:val="002E679D"/>
    <w:rsid w:val="002E6994"/>
    <w:rsid w:val="002E6B21"/>
    <w:rsid w:val="002E7321"/>
    <w:rsid w:val="002E7698"/>
    <w:rsid w:val="002E7894"/>
    <w:rsid w:val="002E7F9D"/>
    <w:rsid w:val="002E7FA9"/>
    <w:rsid w:val="002F0045"/>
    <w:rsid w:val="002F00F0"/>
    <w:rsid w:val="002F025B"/>
    <w:rsid w:val="002F03ED"/>
    <w:rsid w:val="002F0514"/>
    <w:rsid w:val="002F067E"/>
    <w:rsid w:val="002F0684"/>
    <w:rsid w:val="002F091C"/>
    <w:rsid w:val="002F0A7C"/>
    <w:rsid w:val="002F0ADB"/>
    <w:rsid w:val="002F0D24"/>
    <w:rsid w:val="002F1210"/>
    <w:rsid w:val="002F1246"/>
    <w:rsid w:val="002F13C9"/>
    <w:rsid w:val="002F1869"/>
    <w:rsid w:val="002F1B45"/>
    <w:rsid w:val="002F2AE0"/>
    <w:rsid w:val="002F2C3D"/>
    <w:rsid w:val="002F2CB8"/>
    <w:rsid w:val="002F2D24"/>
    <w:rsid w:val="002F2F9C"/>
    <w:rsid w:val="002F363D"/>
    <w:rsid w:val="002F3D26"/>
    <w:rsid w:val="002F3F16"/>
    <w:rsid w:val="002F413B"/>
    <w:rsid w:val="002F413F"/>
    <w:rsid w:val="002F44AD"/>
    <w:rsid w:val="002F45D3"/>
    <w:rsid w:val="002F467F"/>
    <w:rsid w:val="002F4934"/>
    <w:rsid w:val="002F4A52"/>
    <w:rsid w:val="002F4CF5"/>
    <w:rsid w:val="002F4DB0"/>
    <w:rsid w:val="002F4EE1"/>
    <w:rsid w:val="002F4F93"/>
    <w:rsid w:val="002F4FC5"/>
    <w:rsid w:val="002F521F"/>
    <w:rsid w:val="002F5417"/>
    <w:rsid w:val="002F5422"/>
    <w:rsid w:val="002F5634"/>
    <w:rsid w:val="002F58EE"/>
    <w:rsid w:val="002F5C36"/>
    <w:rsid w:val="002F5C56"/>
    <w:rsid w:val="002F5D92"/>
    <w:rsid w:val="002F5FDA"/>
    <w:rsid w:val="002F6180"/>
    <w:rsid w:val="002F619C"/>
    <w:rsid w:val="002F6319"/>
    <w:rsid w:val="002F6391"/>
    <w:rsid w:val="002F680B"/>
    <w:rsid w:val="002F68BF"/>
    <w:rsid w:val="002F6941"/>
    <w:rsid w:val="002F6997"/>
    <w:rsid w:val="002F69CB"/>
    <w:rsid w:val="002F6BDA"/>
    <w:rsid w:val="002F6E26"/>
    <w:rsid w:val="002F6EA2"/>
    <w:rsid w:val="002F720F"/>
    <w:rsid w:val="002F7472"/>
    <w:rsid w:val="002F77A7"/>
    <w:rsid w:val="002F7B6D"/>
    <w:rsid w:val="002F7C71"/>
    <w:rsid w:val="002F7D48"/>
    <w:rsid w:val="002F7EC5"/>
    <w:rsid w:val="00300137"/>
    <w:rsid w:val="00300369"/>
    <w:rsid w:val="003003AD"/>
    <w:rsid w:val="003004CC"/>
    <w:rsid w:val="003004DC"/>
    <w:rsid w:val="00300FEC"/>
    <w:rsid w:val="00301051"/>
    <w:rsid w:val="003011C0"/>
    <w:rsid w:val="003016FB"/>
    <w:rsid w:val="003018DF"/>
    <w:rsid w:val="00301EE4"/>
    <w:rsid w:val="0030212A"/>
    <w:rsid w:val="0030226B"/>
    <w:rsid w:val="003024AF"/>
    <w:rsid w:val="003024DE"/>
    <w:rsid w:val="00302701"/>
    <w:rsid w:val="00302734"/>
    <w:rsid w:val="00302739"/>
    <w:rsid w:val="00302909"/>
    <w:rsid w:val="00302A35"/>
    <w:rsid w:val="00302AB4"/>
    <w:rsid w:val="00302D52"/>
    <w:rsid w:val="00302D5A"/>
    <w:rsid w:val="0030327E"/>
    <w:rsid w:val="0030361B"/>
    <w:rsid w:val="00303634"/>
    <w:rsid w:val="0030364D"/>
    <w:rsid w:val="00303AEE"/>
    <w:rsid w:val="00303FB7"/>
    <w:rsid w:val="00304226"/>
    <w:rsid w:val="003044CE"/>
    <w:rsid w:val="00304549"/>
    <w:rsid w:val="0030469C"/>
    <w:rsid w:val="00304AC5"/>
    <w:rsid w:val="00304FCA"/>
    <w:rsid w:val="0030522A"/>
    <w:rsid w:val="0030522D"/>
    <w:rsid w:val="0030537C"/>
    <w:rsid w:val="0030556B"/>
    <w:rsid w:val="00305C9F"/>
    <w:rsid w:val="00305E8E"/>
    <w:rsid w:val="003065FB"/>
    <w:rsid w:val="0030663B"/>
    <w:rsid w:val="003067E5"/>
    <w:rsid w:val="00306E19"/>
    <w:rsid w:val="00306E33"/>
    <w:rsid w:val="00306FB7"/>
    <w:rsid w:val="0030758C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411"/>
    <w:rsid w:val="00310CC6"/>
    <w:rsid w:val="00310D32"/>
    <w:rsid w:val="00310D9C"/>
    <w:rsid w:val="003111DA"/>
    <w:rsid w:val="00311596"/>
    <w:rsid w:val="00311642"/>
    <w:rsid w:val="00311761"/>
    <w:rsid w:val="00311941"/>
    <w:rsid w:val="00311AFC"/>
    <w:rsid w:val="00311BA4"/>
    <w:rsid w:val="00311BFF"/>
    <w:rsid w:val="00311CA1"/>
    <w:rsid w:val="00311F40"/>
    <w:rsid w:val="003121B8"/>
    <w:rsid w:val="003126BE"/>
    <w:rsid w:val="00312756"/>
    <w:rsid w:val="00312A21"/>
    <w:rsid w:val="00312F1B"/>
    <w:rsid w:val="0031374A"/>
    <w:rsid w:val="003137A0"/>
    <w:rsid w:val="003137ED"/>
    <w:rsid w:val="00313A07"/>
    <w:rsid w:val="00313C4F"/>
    <w:rsid w:val="00313F6B"/>
    <w:rsid w:val="00313FAB"/>
    <w:rsid w:val="00314022"/>
    <w:rsid w:val="003141C2"/>
    <w:rsid w:val="003145C8"/>
    <w:rsid w:val="00314629"/>
    <w:rsid w:val="00314914"/>
    <w:rsid w:val="00314D49"/>
    <w:rsid w:val="00314DBA"/>
    <w:rsid w:val="00314DBD"/>
    <w:rsid w:val="00314F2B"/>
    <w:rsid w:val="0031518B"/>
    <w:rsid w:val="003153E2"/>
    <w:rsid w:val="003154A7"/>
    <w:rsid w:val="003155CE"/>
    <w:rsid w:val="00315600"/>
    <w:rsid w:val="0031561C"/>
    <w:rsid w:val="0031586B"/>
    <w:rsid w:val="0031599D"/>
    <w:rsid w:val="00315F72"/>
    <w:rsid w:val="00316072"/>
    <w:rsid w:val="00316212"/>
    <w:rsid w:val="00316265"/>
    <w:rsid w:val="00316A94"/>
    <w:rsid w:val="00316C58"/>
    <w:rsid w:val="00316E46"/>
    <w:rsid w:val="00317050"/>
    <w:rsid w:val="003172F8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DBD"/>
    <w:rsid w:val="00320E5E"/>
    <w:rsid w:val="0032172E"/>
    <w:rsid w:val="00321822"/>
    <w:rsid w:val="003218EA"/>
    <w:rsid w:val="00321B02"/>
    <w:rsid w:val="00321C34"/>
    <w:rsid w:val="00321D74"/>
    <w:rsid w:val="00321F9A"/>
    <w:rsid w:val="003222E4"/>
    <w:rsid w:val="003224D4"/>
    <w:rsid w:val="00322738"/>
    <w:rsid w:val="00322A6A"/>
    <w:rsid w:val="00322BC3"/>
    <w:rsid w:val="00322C52"/>
    <w:rsid w:val="00322E3B"/>
    <w:rsid w:val="00323319"/>
    <w:rsid w:val="00323325"/>
    <w:rsid w:val="003238ED"/>
    <w:rsid w:val="00323A8A"/>
    <w:rsid w:val="00323AA4"/>
    <w:rsid w:val="00323FAD"/>
    <w:rsid w:val="003240EB"/>
    <w:rsid w:val="0032423A"/>
    <w:rsid w:val="00324636"/>
    <w:rsid w:val="00324731"/>
    <w:rsid w:val="003249F8"/>
    <w:rsid w:val="00324B95"/>
    <w:rsid w:val="00324B98"/>
    <w:rsid w:val="00325242"/>
    <w:rsid w:val="003253AC"/>
    <w:rsid w:val="003259EB"/>
    <w:rsid w:val="00325C4E"/>
    <w:rsid w:val="0032607F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5E4"/>
    <w:rsid w:val="003278C7"/>
    <w:rsid w:val="0032793B"/>
    <w:rsid w:val="00327AEA"/>
    <w:rsid w:val="00330017"/>
    <w:rsid w:val="003300D2"/>
    <w:rsid w:val="00330533"/>
    <w:rsid w:val="003307D1"/>
    <w:rsid w:val="003308C4"/>
    <w:rsid w:val="00330990"/>
    <w:rsid w:val="00330A22"/>
    <w:rsid w:val="00330BDD"/>
    <w:rsid w:val="00330C30"/>
    <w:rsid w:val="00330DE8"/>
    <w:rsid w:val="00331BCC"/>
    <w:rsid w:val="00332158"/>
    <w:rsid w:val="003321C3"/>
    <w:rsid w:val="00332364"/>
    <w:rsid w:val="0033265F"/>
    <w:rsid w:val="0033267B"/>
    <w:rsid w:val="00332962"/>
    <w:rsid w:val="00332A33"/>
    <w:rsid w:val="00332B7D"/>
    <w:rsid w:val="003332AB"/>
    <w:rsid w:val="003332E0"/>
    <w:rsid w:val="0033349C"/>
    <w:rsid w:val="0033392F"/>
    <w:rsid w:val="00333DBC"/>
    <w:rsid w:val="003343F4"/>
    <w:rsid w:val="003344ED"/>
    <w:rsid w:val="003349CA"/>
    <w:rsid w:val="00334A0E"/>
    <w:rsid w:val="00334A66"/>
    <w:rsid w:val="00334CE0"/>
    <w:rsid w:val="00334D71"/>
    <w:rsid w:val="00334F5E"/>
    <w:rsid w:val="00335014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6ADC"/>
    <w:rsid w:val="00336B0A"/>
    <w:rsid w:val="00336BEE"/>
    <w:rsid w:val="003370D3"/>
    <w:rsid w:val="003373EC"/>
    <w:rsid w:val="00337525"/>
    <w:rsid w:val="0033787D"/>
    <w:rsid w:val="00337A37"/>
    <w:rsid w:val="00337C71"/>
    <w:rsid w:val="0034028C"/>
    <w:rsid w:val="00340D3C"/>
    <w:rsid w:val="00340E16"/>
    <w:rsid w:val="00340E58"/>
    <w:rsid w:val="00341087"/>
    <w:rsid w:val="0034119A"/>
    <w:rsid w:val="00341545"/>
    <w:rsid w:val="00341C6A"/>
    <w:rsid w:val="00341CDF"/>
    <w:rsid w:val="00342318"/>
    <w:rsid w:val="003423E8"/>
    <w:rsid w:val="0034243C"/>
    <w:rsid w:val="0034246D"/>
    <w:rsid w:val="003426DE"/>
    <w:rsid w:val="00342761"/>
    <w:rsid w:val="00342925"/>
    <w:rsid w:val="00342F4D"/>
    <w:rsid w:val="0034305B"/>
    <w:rsid w:val="003430E0"/>
    <w:rsid w:val="0034330A"/>
    <w:rsid w:val="0034333B"/>
    <w:rsid w:val="00343752"/>
    <w:rsid w:val="00343C24"/>
    <w:rsid w:val="00343F02"/>
    <w:rsid w:val="0034410E"/>
    <w:rsid w:val="0034413E"/>
    <w:rsid w:val="003444C9"/>
    <w:rsid w:val="00344725"/>
    <w:rsid w:val="00344898"/>
    <w:rsid w:val="00344903"/>
    <w:rsid w:val="00344A2F"/>
    <w:rsid w:val="00344C47"/>
    <w:rsid w:val="0034511B"/>
    <w:rsid w:val="00345134"/>
    <w:rsid w:val="003453CF"/>
    <w:rsid w:val="00345602"/>
    <w:rsid w:val="00345678"/>
    <w:rsid w:val="003459B9"/>
    <w:rsid w:val="00346821"/>
    <w:rsid w:val="00346BE1"/>
    <w:rsid w:val="00346EA4"/>
    <w:rsid w:val="00346EFC"/>
    <w:rsid w:val="003471DC"/>
    <w:rsid w:val="0034745C"/>
    <w:rsid w:val="00347655"/>
    <w:rsid w:val="00347A3F"/>
    <w:rsid w:val="00347A87"/>
    <w:rsid w:val="00347F2E"/>
    <w:rsid w:val="00347F79"/>
    <w:rsid w:val="0035014E"/>
    <w:rsid w:val="0035025F"/>
    <w:rsid w:val="003503F4"/>
    <w:rsid w:val="0035041A"/>
    <w:rsid w:val="003505AD"/>
    <w:rsid w:val="00350631"/>
    <w:rsid w:val="00350757"/>
    <w:rsid w:val="00350F72"/>
    <w:rsid w:val="00351183"/>
    <w:rsid w:val="00351264"/>
    <w:rsid w:val="003512EB"/>
    <w:rsid w:val="00351486"/>
    <w:rsid w:val="00351708"/>
    <w:rsid w:val="0035180B"/>
    <w:rsid w:val="00351C6B"/>
    <w:rsid w:val="00351C71"/>
    <w:rsid w:val="00351C98"/>
    <w:rsid w:val="00351E81"/>
    <w:rsid w:val="0035216E"/>
    <w:rsid w:val="003523BC"/>
    <w:rsid w:val="00352431"/>
    <w:rsid w:val="0035265C"/>
    <w:rsid w:val="003526E2"/>
    <w:rsid w:val="00352759"/>
    <w:rsid w:val="00352828"/>
    <w:rsid w:val="0035287F"/>
    <w:rsid w:val="00352952"/>
    <w:rsid w:val="00352A13"/>
    <w:rsid w:val="00352CC9"/>
    <w:rsid w:val="00352DAE"/>
    <w:rsid w:val="00352FD6"/>
    <w:rsid w:val="00353008"/>
    <w:rsid w:val="003530A0"/>
    <w:rsid w:val="0035319A"/>
    <w:rsid w:val="003531B0"/>
    <w:rsid w:val="003532D2"/>
    <w:rsid w:val="0035334C"/>
    <w:rsid w:val="0035368D"/>
    <w:rsid w:val="003536C6"/>
    <w:rsid w:val="003537BF"/>
    <w:rsid w:val="00353800"/>
    <w:rsid w:val="003539B2"/>
    <w:rsid w:val="00353B92"/>
    <w:rsid w:val="00353DC5"/>
    <w:rsid w:val="00353E2E"/>
    <w:rsid w:val="00353F9F"/>
    <w:rsid w:val="0035406F"/>
    <w:rsid w:val="0035414B"/>
    <w:rsid w:val="00354246"/>
    <w:rsid w:val="00354308"/>
    <w:rsid w:val="0035488F"/>
    <w:rsid w:val="003551A9"/>
    <w:rsid w:val="003552C6"/>
    <w:rsid w:val="0035533C"/>
    <w:rsid w:val="00355623"/>
    <w:rsid w:val="003559BB"/>
    <w:rsid w:val="00355A83"/>
    <w:rsid w:val="00355E36"/>
    <w:rsid w:val="003560B8"/>
    <w:rsid w:val="00356254"/>
    <w:rsid w:val="00356266"/>
    <w:rsid w:val="003562D7"/>
    <w:rsid w:val="00356351"/>
    <w:rsid w:val="00356353"/>
    <w:rsid w:val="003563E4"/>
    <w:rsid w:val="003567C9"/>
    <w:rsid w:val="00356B21"/>
    <w:rsid w:val="00356CEC"/>
    <w:rsid w:val="00356D9A"/>
    <w:rsid w:val="003571D6"/>
    <w:rsid w:val="003572DE"/>
    <w:rsid w:val="003572ED"/>
    <w:rsid w:val="00357659"/>
    <w:rsid w:val="00357712"/>
    <w:rsid w:val="00357A14"/>
    <w:rsid w:val="00357A5C"/>
    <w:rsid w:val="00357D8A"/>
    <w:rsid w:val="0036012E"/>
    <w:rsid w:val="0036029D"/>
    <w:rsid w:val="003604DB"/>
    <w:rsid w:val="0036056F"/>
    <w:rsid w:val="00360986"/>
    <w:rsid w:val="00360E73"/>
    <w:rsid w:val="0036174A"/>
    <w:rsid w:val="003617B5"/>
    <w:rsid w:val="0036185C"/>
    <w:rsid w:val="00361B3C"/>
    <w:rsid w:val="00361BF3"/>
    <w:rsid w:val="00361C91"/>
    <w:rsid w:val="00361CD9"/>
    <w:rsid w:val="00361D08"/>
    <w:rsid w:val="00362387"/>
    <w:rsid w:val="0036262C"/>
    <w:rsid w:val="00362686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4E27"/>
    <w:rsid w:val="003653A4"/>
    <w:rsid w:val="003654F9"/>
    <w:rsid w:val="0036573E"/>
    <w:rsid w:val="003659EC"/>
    <w:rsid w:val="00365F01"/>
    <w:rsid w:val="00366343"/>
    <w:rsid w:val="003666EC"/>
    <w:rsid w:val="00366750"/>
    <w:rsid w:val="00366812"/>
    <w:rsid w:val="00366836"/>
    <w:rsid w:val="003669A5"/>
    <w:rsid w:val="00366EB2"/>
    <w:rsid w:val="00367031"/>
    <w:rsid w:val="00367080"/>
    <w:rsid w:val="00367351"/>
    <w:rsid w:val="003674C0"/>
    <w:rsid w:val="003674D1"/>
    <w:rsid w:val="00367D2F"/>
    <w:rsid w:val="003700A7"/>
    <w:rsid w:val="00370285"/>
    <w:rsid w:val="003704EE"/>
    <w:rsid w:val="003705F6"/>
    <w:rsid w:val="00370880"/>
    <w:rsid w:val="00370A4F"/>
    <w:rsid w:val="00370B26"/>
    <w:rsid w:val="00370EFD"/>
    <w:rsid w:val="00371137"/>
    <w:rsid w:val="003711C8"/>
    <w:rsid w:val="003711DE"/>
    <w:rsid w:val="003711E5"/>
    <w:rsid w:val="0037165D"/>
    <w:rsid w:val="00371766"/>
    <w:rsid w:val="00371802"/>
    <w:rsid w:val="00371831"/>
    <w:rsid w:val="003718AF"/>
    <w:rsid w:val="003718D6"/>
    <w:rsid w:val="003719F5"/>
    <w:rsid w:val="00371CD2"/>
    <w:rsid w:val="00372029"/>
    <w:rsid w:val="003724A1"/>
    <w:rsid w:val="003724EB"/>
    <w:rsid w:val="0037270A"/>
    <w:rsid w:val="00372790"/>
    <w:rsid w:val="00372921"/>
    <w:rsid w:val="0037297C"/>
    <w:rsid w:val="00372A6B"/>
    <w:rsid w:val="00372D58"/>
    <w:rsid w:val="00372EAB"/>
    <w:rsid w:val="00372F5D"/>
    <w:rsid w:val="00372FD7"/>
    <w:rsid w:val="003734F9"/>
    <w:rsid w:val="00373545"/>
    <w:rsid w:val="00373788"/>
    <w:rsid w:val="0037397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6D6"/>
    <w:rsid w:val="00374804"/>
    <w:rsid w:val="00374F06"/>
    <w:rsid w:val="00374F99"/>
    <w:rsid w:val="00375240"/>
    <w:rsid w:val="00375786"/>
    <w:rsid w:val="00375CAA"/>
    <w:rsid w:val="00375D45"/>
    <w:rsid w:val="00375D80"/>
    <w:rsid w:val="00375FFC"/>
    <w:rsid w:val="0037625F"/>
    <w:rsid w:val="003764A9"/>
    <w:rsid w:val="003764FA"/>
    <w:rsid w:val="00376897"/>
    <w:rsid w:val="00376B31"/>
    <w:rsid w:val="00376E52"/>
    <w:rsid w:val="0037709A"/>
    <w:rsid w:val="00377146"/>
    <w:rsid w:val="00377333"/>
    <w:rsid w:val="00377397"/>
    <w:rsid w:val="003773F2"/>
    <w:rsid w:val="003774FD"/>
    <w:rsid w:val="003775BD"/>
    <w:rsid w:val="003777A7"/>
    <w:rsid w:val="003779D3"/>
    <w:rsid w:val="00377B48"/>
    <w:rsid w:val="00377C72"/>
    <w:rsid w:val="00380115"/>
    <w:rsid w:val="003804C1"/>
    <w:rsid w:val="0038084F"/>
    <w:rsid w:val="00380892"/>
    <w:rsid w:val="00380AE2"/>
    <w:rsid w:val="00380B48"/>
    <w:rsid w:val="00380C72"/>
    <w:rsid w:val="00380FBB"/>
    <w:rsid w:val="0038105C"/>
    <w:rsid w:val="00381576"/>
    <w:rsid w:val="00381654"/>
    <w:rsid w:val="00381685"/>
    <w:rsid w:val="00381C5B"/>
    <w:rsid w:val="003821E7"/>
    <w:rsid w:val="0038232C"/>
    <w:rsid w:val="00382433"/>
    <w:rsid w:val="00382901"/>
    <w:rsid w:val="00382903"/>
    <w:rsid w:val="00382C06"/>
    <w:rsid w:val="00383246"/>
    <w:rsid w:val="003833B4"/>
    <w:rsid w:val="0038343B"/>
    <w:rsid w:val="00383483"/>
    <w:rsid w:val="0038349B"/>
    <w:rsid w:val="00383827"/>
    <w:rsid w:val="003838BD"/>
    <w:rsid w:val="003839BC"/>
    <w:rsid w:val="00383AC0"/>
    <w:rsid w:val="00383AD9"/>
    <w:rsid w:val="00383AE1"/>
    <w:rsid w:val="00383D4B"/>
    <w:rsid w:val="00383DDB"/>
    <w:rsid w:val="00383EBF"/>
    <w:rsid w:val="00383F15"/>
    <w:rsid w:val="00383F38"/>
    <w:rsid w:val="003842A8"/>
    <w:rsid w:val="003844B3"/>
    <w:rsid w:val="003848D9"/>
    <w:rsid w:val="00384CB6"/>
    <w:rsid w:val="00384EBF"/>
    <w:rsid w:val="00385141"/>
    <w:rsid w:val="00385192"/>
    <w:rsid w:val="003852CC"/>
    <w:rsid w:val="003852E9"/>
    <w:rsid w:val="0038556E"/>
    <w:rsid w:val="00385737"/>
    <w:rsid w:val="003857D5"/>
    <w:rsid w:val="00385823"/>
    <w:rsid w:val="00385AC1"/>
    <w:rsid w:val="00385BD7"/>
    <w:rsid w:val="00386063"/>
    <w:rsid w:val="003862D5"/>
    <w:rsid w:val="00386498"/>
    <w:rsid w:val="0038665C"/>
    <w:rsid w:val="00386A15"/>
    <w:rsid w:val="00386B67"/>
    <w:rsid w:val="00386B71"/>
    <w:rsid w:val="0038700C"/>
    <w:rsid w:val="0038702D"/>
    <w:rsid w:val="003870BC"/>
    <w:rsid w:val="0038726D"/>
    <w:rsid w:val="0038732E"/>
    <w:rsid w:val="00387417"/>
    <w:rsid w:val="00387564"/>
    <w:rsid w:val="00387653"/>
    <w:rsid w:val="00387675"/>
    <w:rsid w:val="00387771"/>
    <w:rsid w:val="00387854"/>
    <w:rsid w:val="00387B2B"/>
    <w:rsid w:val="00387C95"/>
    <w:rsid w:val="00387D1D"/>
    <w:rsid w:val="003904B1"/>
    <w:rsid w:val="003907D2"/>
    <w:rsid w:val="00390B8F"/>
    <w:rsid w:val="00390BE9"/>
    <w:rsid w:val="00390C56"/>
    <w:rsid w:val="00390E7D"/>
    <w:rsid w:val="0039122C"/>
    <w:rsid w:val="0039124D"/>
    <w:rsid w:val="003914C2"/>
    <w:rsid w:val="003916BC"/>
    <w:rsid w:val="00391990"/>
    <w:rsid w:val="00391A92"/>
    <w:rsid w:val="00391BE6"/>
    <w:rsid w:val="003926BE"/>
    <w:rsid w:val="003927B2"/>
    <w:rsid w:val="00392957"/>
    <w:rsid w:val="003929D0"/>
    <w:rsid w:val="00392ADF"/>
    <w:rsid w:val="00392DB8"/>
    <w:rsid w:val="00392FA6"/>
    <w:rsid w:val="003936AA"/>
    <w:rsid w:val="003938A7"/>
    <w:rsid w:val="00393A99"/>
    <w:rsid w:val="00393B78"/>
    <w:rsid w:val="00394405"/>
    <w:rsid w:val="00394614"/>
    <w:rsid w:val="003946C3"/>
    <w:rsid w:val="00394739"/>
    <w:rsid w:val="00394775"/>
    <w:rsid w:val="00394A43"/>
    <w:rsid w:val="00394B44"/>
    <w:rsid w:val="0039502C"/>
    <w:rsid w:val="003954A6"/>
    <w:rsid w:val="00395515"/>
    <w:rsid w:val="003956CC"/>
    <w:rsid w:val="003956F9"/>
    <w:rsid w:val="003956FE"/>
    <w:rsid w:val="00395739"/>
    <w:rsid w:val="00395857"/>
    <w:rsid w:val="00395951"/>
    <w:rsid w:val="0039598F"/>
    <w:rsid w:val="003959BD"/>
    <w:rsid w:val="00395D0A"/>
    <w:rsid w:val="003960D5"/>
    <w:rsid w:val="0039610F"/>
    <w:rsid w:val="0039623D"/>
    <w:rsid w:val="0039626C"/>
    <w:rsid w:val="0039665F"/>
    <w:rsid w:val="00396850"/>
    <w:rsid w:val="00396BDA"/>
    <w:rsid w:val="00397134"/>
    <w:rsid w:val="00397321"/>
    <w:rsid w:val="00397424"/>
    <w:rsid w:val="0039759F"/>
    <w:rsid w:val="00397639"/>
    <w:rsid w:val="00397789"/>
    <w:rsid w:val="003978B8"/>
    <w:rsid w:val="003978BD"/>
    <w:rsid w:val="00397A38"/>
    <w:rsid w:val="00397A85"/>
    <w:rsid w:val="00397B96"/>
    <w:rsid w:val="00397C89"/>
    <w:rsid w:val="00397D0E"/>
    <w:rsid w:val="00397D61"/>
    <w:rsid w:val="00397D78"/>
    <w:rsid w:val="00397E0D"/>
    <w:rsid w:val="003A0311"/>
    <w:rsid w:val="003A066B"/>
    <w:rsid w:val="003A0736"/>
    <w:rsid w:val="003A07F5"/>
    <w:rsid w:val="003A08E9"/>
    <w:rsid w:val="003A0F8F"/>
    <w:rsid w:val="003A1135"/>
    <w:rsid w:val="003A115D"/>
    <w:rsid w:val="003A1341"/>
    <w:rsid w:val="003A162C"/>
    <w:rsid w:val="003A17D7"/>
    <w:rsid w:val="003A19DF"/>
    <w:rsid w:val="003A19E0"/>
    <w:rsid w:val="003A1AF1"/>
    <w:rsid w:val="003A1D7F"/>
    <w:rsid w:val="003A1DD5"/>
    <w:rsid w:val="003A2019"/>
    <w:rsid w:val="003A21B2"/>
    <w:rsid w:val="003A2735"/>
    <w:rsid w:val="003A2773"/>
    <w:rsid w:val="003A2A1C"/>
    <w:rsid w:val="003A2C45"/>
    <w:rsid w:val="003A2D39"/>
    <w:rsid w:val="003A2D94"/>
    <w:rsid w:val="003A2E25"/>
    <w:rsid w:val="003A2E3E"/>
    <w:rsid w:val="003A2F2C"/>
    <w:rsid w:val="003A2FE7"/>
    <w:rsid w:val="003A33DA"/>
    <w:rsid w:val="003A36C0"/>
    <w:rsid w:val="003A36CA"/>
    <w:rsid w:val="003A378B"/>
    <w:rsid w:val="003A38C1"/>
    <w:rsid w:val="003A3BFF"/>
    <w:rsid w:val="003A3D31"/>
    <w:rsid w:val="003A3F8D"/>
    <w:rsid w:val="003A402C"/>
    <w:rsid w:val="003A403B"/>
    <w:rsid w:val="003A4069"/>
    <w:rsid w:val="003A408F"/>
    <w:rsid w:val="003A4259"/>
    <w:rsid w:val="003A42BB"/>
    <w:rsid w:val="003A42C3"/>
    <w:rsid w:val="003A42D5"/>
    <w:rsid w:val="003A433D"/>
    <w:rsid w:val="003A435A"/>
    <w:rsid w:val="003A45F5"/>
    <w:rsid w:val="003A45FB"/>
    <w:rsid w:val="003A48AE"/>
    <w:rsid w:val="003A48FC"/>
    <w:rsid w:val="003A4E82"/>
    <w:rsid w:val="003A5676"/>
    <w:rsid w:val="003A56F3"/>
    <w:rsid w:val="003A57E8"/>
    <w:rsid w:val="003A590E"/>
    <w:rsid w:val="003A5D75"/>
    <w:rsid w:val="003A6145"/>
    <w:rsid w:val="003A6162"/>
    <w:rsid w:val="003A6193"/>
    <w:rsid w:val="003A6330"/>
    <w:rsid w:val="003A65E0"/>
    <w:rsid w:val="003A6799"/>
    <w:rsid w:val="003A67EA"/>
    <w:rsid w:val="003A6BC9"/>
    <w:rsid w:val="003A76A9"/>
    <w:rsid w:val="003A7747"/>
    <w:rsid w:val="003A79CF"/>
    <w:rsid w:val="003A7C0B"/>
    <w:rsid w:val="003A7E94"/>
    <w:rsid w:val="003B0061"/>
    <w:rsid w:val="003B0299"/>
    <w:rsid w:val="003B057F"/>
    <w:rsid w:val="003B0901"/>
    <w:rsid w:val="003B0A92"/>
    <w:rsid w:val="003B0B4D"/>
    <w:rsid w:val="003B0E2E"/>
    <w:rsid w:val="003B1046"/>
    <w:rsid w:val="003B1140"/>
    <w:rsid w:val="003B134C"/>
    <w:rsid w:val="003B14B8"/>
    <w:rsid w:val="003B14D8"/>
    <w:rsid w:val="003B1575"/>
    <w:rsid w:val="003B179B"/>
    <w:rsid w:val="003B17F9"/>
    <w:rsid w:val="003B188F"/>
    <w:rsid w:val="003B18ED"/>
    <w:rsid w:val="003B1CC2"/>
    <w:rsid w:val="003B1CDB"/>
    <w:rsid w:val="003B21B1"/>
    <w:rsid w:val="003B2473"/>
    <w:rsid w:val="003B282E"/>
    <w:rsid w:val="003B2A78"/>
    <w:rsid w:val="003B2B79"/>
    <w:rsid w:val="003B2B7D"/>
    <w:rsid w:val="003B3280"/>
    <w:rsid w:val="003B394C"/>
    <w:rsid w:val="003B3C4E"/>
    <w:rsid w:val="003B3EE6"/>
    <w:rsid w:val="003B4201"/>
    <w:rsid w:val="003B4299"/>
    <w:rsid w:val="003B4482"/>
    <w:rsid w:val="003B45D1"/>
    <w:rsid w:val="003B4BCD"/>
    <w:rsid w:val="003B4EA3"/>
    <w:rsid w:val="003B4FC5"/>
    <w:rsid w:val="003B5567"/>
    <w:rsid w:val="003B570F"/>
    <w:rsid w:val="003B5B3B"/>
    <w:rsid w:val="003B5B57"/>
    <w:rsid w:val="003B5B7E"/>
    <w:rsid w:val="003B5C05"/>
    <w:rsid w:val="003B5C95"/>
    <w:rsid w:val="003B5D53"/>
    <w:rsid w:val="003B5E30"/>
    <w:rsid w:val="003B6151"/>
    <w:rsid w:val="003B6194"/>
    <w:rsid w:val="003B649C"/>
    <w:rsid w:val="003B6B98"/>
    <w:rsid w:val="003B6E63"/>
    <w:rsid w:val="003B6F75"/>
    <w:rsid w:val="003B6FCB"/>
    <w:rsid w:val="003B7020"/>
    <w:rsid w:val="003B704C"/>
    <w:rsid w:val="003B7271"/>
    <w:rsid w:val="003B7294"/>
    <w:rsid w:val="003B76FE"/>
    <w:rsid w:val="003B79BB"/>
    <w:rsid w:val="003B7DBA"/>
    <w:rsid w:val="003C009A"/>
    <w:rsid w:val="003C013C"/>
    <w:rsid w:val="003C0225"/>
    <w:rsid w:val="003C03D5"/>
    <w:rsid w:val="003C04E2"/>
    <w:rsid w:val="003C07D7"/>
    <w:rsid w:val="003C07FB"/>
    <w:rsid w:val="003C0985"/>
    <w:rsid w:val="003C099A"/>
    <w:rsid w:val="003C0D37"/>
    <w:rsid w:val="003C0FED"/>
    <w:rsid w:val="003C1316"/>
    <w:rsid w:val="003C1463"/>
    <w:rsid w:val="003C1739"/>
    <w:rsid w:val="003C1791"/>
    <w:rsid w:val="003C17DE"/>
    <w:rsid w:val="003C1CFF"/>
    <w:rsid w:val="003C1EC9"/>
    <w:rsid w:val="003C226A"/>
    <w:rsid w:val="003C2289"/>
    <w:rsid w:val="003C228C"/>
    <w:rsid w:val="003C24B1"/>
    <w:rsid w:val="003C2504"/>
    <w:rsid w:val="003C270B"/>
    <w:rsid w:val="003C2971"/>
    <w:rsid w:val="003C2A00"/>
    <w:rsid w:val="003C2C9D"/>
    <w:rsid w:val="003C2D10"/>
    <w:rsid w:val="003C2FF5"/>
    <w:rsid w:val="003C2FFB"/>
    <w:rsid w:val="003C30C6"/>
    <w:rsid w:val="003C369D"/>
    <w:rsid w:val="003C36EC"/>
    <w:rsid w:val="003C3947"/>
    <w:rsid w:val="003C3B73"/>
    <w:rsid w:val="003C3C5C"/>
    <w:rsid w:val="003C4002"/>
    <w:rsid w:val="003C41C6"/>
    <w:rsid w:val="003C41E7"/>
    <w:rsid w:val="003C4250"/>
    <w:rsid w:val="003C4394"/>
    <w:rsid w:val="003C4427"/>
    <w:rsid w:val="003C4753"/>
    <w:rsid w:val="003C4952"/>
    <w:rsid w:val="003C4D16"/>
    <w:rsid w:val="003C4D8C"/>
    <w:rsid w:val="003C4F25"/>
    <w:rsid w:val="003C5761"/>
    <w:rsid w:val="003C592E"/>
    <w:rsid w:val="003C5F00"/>
    <w:rsid w:val="003C6116"/>
    <w:rsid w:val="003C6200"/>
    <w:rsid w:val="003C631C"/>
    <w:rsid w:val="003C6432"/>
    <w:rsid w:val="003C6580"/>
    <w:rsid w:val="003C65E1"/>
    <w:rsid w:val="003C6B19"/>
    <w:rsid w:val="003C6DF8"/>
    <w:rsid w:val="003C728E"/>
    <w:rsid w:val="003C7459"/>
    <w:rsid w:val="003C75E4"/>
    <w:rsid w:val="003C77D0"/>
    <w:rsid w:val="003C7860"/>
    <w:rsid w:val="003C78C0"/>
    <w:rsid w:val="003C79A4"/>
    <w:rsid w:val="003D0127"/>
    <w:rsid w:val="003D0210"/>
    <w:rsid w:val="003D082E"/>
    <w:rsid w:val="003D09DA"/>
    <w:rsid w:val="003D0A97"/>
    <w:rsid w:val="003D0B50"/>
    <w:rsid w:val="003D0CCB"/>
    <w:rsid w:val="003D0D75"/>
    <w:rsid w:val="003D0E68"/>
    <w:rsid w:val="003D15A6"/>
    <w:rsid w:val="003D1AB7"/>
    <w:rsid w:val="003D1D4E"/>
    <w:rsid w:val="003D1FB3"/>
    <w:rsid w:val="003D2050"/>
    <w:rsid w:val="003D21E1"/>
    <w:rsid w:val="003D220E"/>
    <w:rsid w:val="003D2339"/>
    <w:rsid w:val="003D26AA"/>
    <w:rsid w:val="003D2A2B"/>
    <w:rsid w:val="003D2C08"/>
    <w:rsid w:val="003D2D70"/>
    <w:rsid w:val="003D307E"/>
    <w:rsid w:val="003D31C9"/>
    <w:rsid w:val="003D3201"/>
    <w:rsid w:val="003D34D8"/>
    <w:rsid w:val="003D3666"/>
    <w:rsid w:val="003D3815"/>
    <w:rsid w:val="003D39A6"/>
    <w:rsid w:val="003D3A68"/>
    <w:rsid w:val="003D3CE8"/>
    <w:rsid w:val="003D3D53"/>
    <w:rsid w:val="003D3F1F"/>
    <w:rsid w:val="003D3F75"/>
    <w:rsid w:val="003D42A0"/>
    <w:rsid w:val="003D4330"/>
    <w:rsid w:val="003D4350"/>
    <w:rsid w:val="003D4409"/>
    <w:rsid w:val="003D4A2A"/>
    <w:rsid w:val="003D4B80"/>
    <w:rsid w:val="003D4F06"/>
    <w:rsid w:val="003D50AE"/>
    <w:rsid w:val="003D5176"/>
    <w:rsid w:val="003D52A8"/>
    <w:rsid w:val="003D5479"/>
    <w:rsid w:val="003D5717"/>
    <w:rsid w:val="003D5878"/>
    <w:rsid w:val="003D587A"/>
    <w:rsid w:val="003D59FE"/>
    <w:rsid w:val="003D5ADA"/>
    <w:rsid w:val="003D5B28"/>
    <w:rsid w:val="003D60D5"/>
    <w:rsid w:val="003D6260"/>
    <w:rsid w:val="003D628B"/>
    <w:rsid w:val="003D630F"/>
    <w:rsid w:val="003D63BA"/>
    <w:rsid w:val="003D6718"/>
    <w:rsid w:val="003D680E"/>
    <w:rsid w:val="003D6AC2"/>
    <w:rsid w:val="003D6D3E"/>
    <w:rsid w:val="003D6DEB"/>
    <w:rsid w:val="003D7411"/>
    <w:rsid w:val="003D74B4"/>
    <w:rsid w:val="003D74C3"/>
    <w:rsid w:val="003D776E"/>
    <w:rsid w:val="003D79E8"/>
    <w:rsid w:val="003D7EBF"/>
    <w:rsid w:val="003D7FBD"/>
    <w:rsid w:val="003E01A0"/>
    <w:rsid w:val="003E03FC"/>
    <w:rsid w:val="003E0870"/>
    <w:rsid w:val="003E089F"/>
    <w:rsid w:val="003E0986"/>
    <w:rsid w:val="003E09D2"/>
    <w:rsid w:val="003E0A9E"/>
    <w:rsid w:val="003E0AD0"/>
    <w:rsid w:val="003E0ADB"/>
    <w:rsid w:val="003E0CE4"/>
    <w:rsid w:val="003E0F2A"/>
    <w:rsid w:val="003E1124"/>
    <w:rsid w:val="003E1163"/>
    <w:rsid w:val="003E1304"/>
    <w:rsid w:val="003E149E"/>
    <w:rsid w:val="003E1748"/>
    <w:rsid w:val="003E187F"/>
    <w:rsid w:val="003E18AD"/>
    <w:rsid w:val="003E19B9"/>
    <w:rsid w:val="003E19D6"/>
    <w:rsid w:val="003E1CF4"/>
    <w:rsid w:val="003E1D08"/>
    <w:rsid w:val="003E1E6A"/>
    <w:rsid w:val="003E1E7F"/>
    <w:rsid w:val="003E1F8A"/>
    <w:rsid w:val="003E240A"/>
    <w:rsid w:val="003E2BF4"/>
    <w:rsid w:val="003E2CCC"/>
    <w:rsid w:val="003E2EB5"/>
    <w:rsid w:val="003E34E1"/>
    <w:rsid w:val="003E3524"/>
    <w:rsid w:val="003E3797"/>
    <w:rsid w:val="003E382C"/>
    <w:rsid w:val="003E3C5B"/>
    <w:rsid w:val="003E3D11"/>
    <w:rsid w:val="003E3EA7"/>
    <w:rsid w:val="003E3FFB"/>
    <w:rsid w:val="003E40C9"/>
    <w:rsid w:val="003E4105"/>
    <w:rsid w:val="003E4155"/>
    <w:rsid w:val="003E4591"/>
    <w:rsid w:val="003E4A6C"/>
    <w:rsid w:val="003E4CDB"/>
    <w:rsid w:val="003E51A0"/>
    <w:rsid w:val="003E52EB"/>
    <w:rsid w:val="003E5313"/>
    <w:rsid w:val="003E5998"/>
    <w:rsid w:val="003E5A8A"/>
    <w:rsid w:val="003E5BFF"/>
    <w:rsid w:val="003E5C6A"/>
    <w:rsid w:val="003E5D13"/>
    <w:rsid w:val="003E5D75"/>
    <w:rsid w:val="003E6592"/>
    <w:rsid w:val="003E6A2E"/>
    <w:rsid w:val="003E6DD5"/>
    <w:rsid w:val="003E6DDE"/>
    <w:rsid w:val="003E703E"/>
    <w:rsid w:val="003E73BC"/>
    <w:rsid w:val="003E7A07"/>
    <w:rsid w:val="003E7C00"/>
    <w:rsid w:val="003E7C44"/>
    <w:rsid w:val="003E7E67"/>
    <w:rsid w:val="003E7EB3"/>
    <w:rsid w:val="003F0161"/>
    <w:rsid w:val="003F05B8"/>
    <w:rsid w:val="003F0656"/>
    <w:rsid w:val="003F0829"/>
    <w:rsid w:val="003F0905"/>
    <w:rsid w:val="003F095D"/>
    <w:rsid w:val="003F0984"/>
    <w:rsid w:val="003F0C90"/>
    <w:rsid w:val="003F0D71"/>
    <w:rsid w:val="003F13AD"/>
    <w:rsid w:val="003F1438"/>
    <w:rsid w:val="003F16E1"/>
    <w:rsid w:val="003F19A5"/>
    <w:rsid w:val="003F1A9A"/>
    <w:rsid w:val="003F1B6D"/>
    <w:rsid w:val="003F1D73"/>
    <w:rsid w:val="003F1F9E"/>
    <w:rsid w:val="003F20E2"/>
    <w:rsid w:val="003F2244"/>
    <w:rsid w:val="003F23A7"/>
    <w:rsid w:val="003F2564"/>
    <w:rsid w:val="003F2624"/>
    <w:rsid w:val="003F2711"/>
    <w:rsid w:val="003F2A56"/>
    <w:rsid w:val="003F2B2C"/>
    <w:rsid w:val="003F2DEB"/>
    <w:rsid w:val="003F3095"/>
    <w:rsid w:val="003F324B"/>
    <w:rsid w:val="003F3337"/>
    <w:rsid w:val="003F351C"/>
    <w:rsid w:val="003F35C7"/>
    <w:rsid w:val="003F3652"/>
    <w:rsid w:val="003F3865"/>
    <w:rsid w:val="003F3A47"/>
    <w:rsid w:val="003F3B1A"/>
    <w:rsid w:val="003F3C74"/>
    <w:rsid w:val="003F3D09"/>
    <w:rsid w:val="003F3DFF"/>
    <w:rsid w:val="003F3EF7"/>
    <w:rsid w:val="003F3F88"/>
    <w:rsid w:val="003F412F"/>
    <w:rsid w:val="003F4523"/>
    <w:rsid w:val="003F4933"/>
    <w:rsid w:val="003F4977"/>
    <w:rsid w:val="003F4C39"/>
    <w:rsid w:val="003F4E1C"/>
    <w:rsid w:val="003F4E39"/>
    <w:rsid w:val="003F50A3"/>
    <w:rsid w:val="003F52B2"/>
    <w:rsid w:val="003F536B"/>
    <w:rsid w:val="003F5604"/>
    <w:rsid w:val="003F586D"/>
    <w:rsid w:val="003F59D4"/>
    <w:rsid w:val="003F5D00"/>
    <w:rsid w:val="003F5E9D"/>
    <w:rsid w:val="003F60EF"/>
    <w:rsid w:val="003F62B4"/>
    <w:rsid w:val="003F6853"/>
    <w:rsid w:val="003F6930"/>
    <w:rsid w:val="003F6936"/>
    <w:rsid w:val="003F6A17"/>
    <w:rsid w:val="003F6ACE"/>
    <w:rsid w:val="003F6C7B"/>
    <w:rsid w:val="003F6E02"/>
    <w:rsid w:val="003F6F1A"/>
    <w:rsid w:val="003F736C"/>
    <w:rsid w:val="003F73A0"/>
    <w:rsid w:val="003F75DD"/>
    <w:rsid w:val="003F7DFF"/>
    <w:rsid w:val="003F7ED7"/>
    <w:rsid w:val="003F7F2E"/>
    <w:rsid w:val="00400032"/>
    <w:rsid w:val="0040015E"/>
    <w:rsid w:val="0040041E"/>
    <w:rsid w:val="00400427"/>
    <w:rsid w:val="004010CF"/>
    <w:rsid w:val="004012FA"/>
    <w:rsid w:val="00401650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B37"/>
    <w:rsid w:val="00403F25"/>
    <w:rsid w:val="00403FA3"/>
    <w:rsid w:val="00404007"/>
    <w:rsid w:val="00404729"/>
    <w:rsid w:val="0040495B"/>
    <w:rsid w:val="00404AE9"/>
    <w:rsid w:val="00404BFB"/>
    <w:rsid w:val="004050F6"/>
    <w:rsid w:val="00405194"/>
    <w:rsid w:val="0040555B"/>
    <w:rsid w:val="00405682"/>
    <w:rsid w:val="00405898"/>
    <w:rsid w:val="00405AEB"/>
    <w:rsid w:val="00405D95"/>
    <w:rsid w:val="00405F90"/>
    <w:rsid w:val="00405FCD"/>
    <w:rsid w:val="004060DE"/>
    <w:rsid w:val="00406108"/>
    <w:rsid w:val="004062E5"/>
    <w:rsid w:val="00406412"/>
    <w:rsid w:val="004064B6"/>
    <w:rsid w:val="00406578"/>
    <w:rsid w:val="004065E8"/>
    <w:rsid w:val="0040669E"/>
    <w:rsid w:val="00406DBA"/>
    <w:rsid w:val="00406F4B"/>
    <w:rsid w:val="00406FBD"/>
    <w:rsid w:val="004072D7"/>
    <w:rsid w:val="0040735F"/>
    <w:rsid w:val="004073B0"/>
    <w:rsid w:val="004073D5"/>
    <w:rsid w:val="00407612"/>
    <w:rsid w:val="004076CC"/>
    <w:rsid w:val="004077B9"/>
    <w:rsid w:val="00407A3F"/>
    <w:rsid w:val="00407A66"/>
    <w:rsid w:val="00407C9E"/>
    <w:rsid w:val="00407D70"/>
    <w:rsid w:val="00410074"/>
    <w:rsid w:val="004101E6"/>
    <w:rsid w:val="00410250"/>
    <w:rsid w:val="0041027F"/>
    <w:rsid w:val="0041029D"/>
    <w:rsid w:val="00410CC4"/>
    <w:rsid w:val="00410EE3"/>
    <w:rsid w:val="00411230"/>
    <w:rsid w:val="004112AA"/>
    <w:rsid w:val="004113EB"/>
    <w:rsid w:val="00411417"/>
    <w:rsid w:val="0041148C"/>
    <w:rsid w:val="00411505"/>
    <w:rsid w:val="004118C9"/>
    <w:rsid w:val="00411934"/>
    <w:rsid w:val="0041195D"/>
    <w:rsid w:val="00411B58"/>
    <w:rsid w:val="00411BBB"/>
    <w:rsid w:val="00412697"/>
    <w:rsid w:val="00412905"/>
    <w:rsid w:val="004129F8"/>
    <w:rsid w:val="00412D0C"/>
    <w:rsid w:val="00412DBE"/>
    <w:rsid w:val="00412E3C"/>
    <w:rsid w:val="00412F8D"/>
    <w:rsid w:val="00412FC3"/>
    <w:rsid w:val="00413369"/>
    <w:rsid w:val="00413501"/>
    <w:rsid w:val="00413F24"/>
    <w:rsid w:val="00414129"/>
    <w:rsid w:val="004145AE"/>
    <w:rsid w:val="00414696"/>
    <w:rsid w:val="00414A45"/>
    <w:rsid w:val="00414A69"/>
    <w:rsid w:val="00414D7F"/>
    <w:rsid w:val="00414E4B"/>
    <w:rsid w:val="004151E9"/>
    <w:rsid w:val="00415222"/>
    <w:rsid w:val="00415254"/>
    <w:rsid w:val="0041577E"/>
    <w:rsid w:val="004157F6"/>
    <w:rsid w:val="004158F4"/>
    <w:rsid w:val="0041591A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CE6"/>
    <w:rsid w:val="00416D13"/>
    <w:rsid w:val="00416DCB"/>
    <w:rsid w:val="004171A9"/>
    <w:rsid w:val="004175BF"/>
    <w:rsid w:val="00417678"/>
    <w:rsid w:val="00417A1D"/>
    <w:rsid w:val="00417EB3"/>
    <w:rsid w:val="00420079"/>
    <w:rsid w:val="004200E9"/>
    <w:rsid w:val="00420126"/>
    <w:rsid w:val="00420164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442"/>
    <w:rsid w:val="0042156E"/>
    <w:rsid w:val="004219FD"/>
    <w:rsid w:val="00421EC5"/>
    <w:rsid w:val="004222BF"/>
    <w:rsid w:val="00422399"/>
    <w:rsid w:val="00422425"/>
    <w:rsid w:val="004228B8"/>
    <w:rsid w:val="00422A01"/>
    <w:rsid w:val="00422AB7"/>
    <w:rsid w:val="00422C3E"/>
    <w:rsid w:val="00422DAF"/>
    <w:rsid w:val="00422DB5"/>
    <w:rsid w:val="00422F57"/>
    <w:rsid w:val="0042307B"/>
    <w:rsid w:val="00423326"/>
    <w:rsid w:val="00423722"/>
    <w:rsid w:val="00423921"/>
    <w:rsid w:val="004239A0"/>
    <w:rsid w:val="00423A73"/>
    <w:rsid w:val="00423AAA"/>
    <w:rsid w:val="0042425E"/>
    <w:rsid w:val="004248CE"/>
    <w:rsid w:val="00425164"/>
    <w:rsid w:val="00425BE6"/>
    <w:rsid w:val="00425C97"/>
    <w:rsid w:val="00425C98"/>
    <w:rsid w:val="00425CED"/>
    <w:rsid w:val="00425E00"/>
    <w:rsid w:val="00425FD7"/>
    <w:rsid w:val="00425FFD"/>
    <w:rsid w:val="004262F8"/>
    <w:rsid w:val="0042631C"/>
    <w:rsid w:val="0042638B"/>
    <w:rsid w:val="00426442"/>
    <w:rsid w:val="004264C6"/>
    <w:rsid w:val="0042654A"/>
    <w:rsid w:val="004268CB"/>
    <w:rsid w:val="00426A93"/>
    <w:rsid w:val="00426DFA"/>
    <w:rsid w:val="00426E64"/>
    <w:rsid w:val="004273BA"/>
    <w:rsid w:val="0042748E"/>
    <w:rsid w:val="004276E3"/>
    <w:rsid w:val="004279ED"/>
    <w:rsid w:val="00427AF4"/>
    <w:rsid w:val="00427D8B"/>
    <w:rsid w:val="00427E47"/>
    <w:rsid w:val="00427E67"/>
    <w:rsid w:val="00427F84"/>
    <w:rsid w:val="00430096"/>
    <w:rsid w:val="00430178"/>
    <w:rsid w:val="00430495"/>
    <w:rsid w:val="00430680"/>
    <w:rsid w:val="00430773"/>
    <w:rsid w:val="00430847"/>
    <w:rsid w:val="00430968"/>
    <w:rsid w:val="00430A72"/>
    <w:rsid w:val="004314E7"/>
    <w:rsid w:val="0043189C"/>
    <w:rsid w:val="0043193A"/>
    <w:rsid w:val="00431944"/>
    <w:rsid w:val="00431BFD"/>
    <w:rsid w:val="00431C86"/>
    <w:rsid w:val="00431CB1"/>
    <w:rsid w:val="00431DB5"/>
    <w:rsid w:val="00431E62"/>
    <w:rsid w:val="0043266F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FD"/>
    <w:rsid w:val="00434583"/>
    <w:rsid w:val="004346E7"/>
    <w:rsid w:val="00434754"/>
    <w:rsid w:val="0043480E"/>
    <w:rsid w:val="00434A45"/>
    <w:rsid w:val="00434D46"/>
    <w:rsid w:val="00435178"/>
    <w:rsid w:val="00435248"/>
    <w:rsid w:val="004353B4"/>
    <w:rsid w:val="004353C1"/>
    <w:rsid w:val="0043542F"/>
    <w:rsid w:val="004355EB"/>
    <w:rsid w:val="00435602"/>
    <w:rsid w:val="004356FA"/>
    <w:rsid w:val="00435B98"/>
    <w:rsid w:val="00435C0D"/>
    <w:rsid w:val="00435CCF"/>
    <w:rsid w:val="004366EE"/>
    <w:rsid w:val="0043699D"/>
    <w:rsid w:val="00436A3B"/>
    <w:rsid w:val="00436BD7"/>
    <w:rsid w:val="00436DB9"/>
    <w:rsid w:val="00437027"/>
    <w:rsid w:val="00437132"/>
    <w:rsid w:val="004371AB"/>
    <w:rsid w:val="004373C2"/>
    <w:rsid w:val="0043751C"/>
    <w:rsid w:val="004375CC"/>
    <w:rsid w:val="004376B5"/>
    <w:rsid w:val="0043770B"/>
    <w:rsid w:val="004377D3"/>
    <w:rsid w:val="00437CE2"/>
    <w:rsid w:val="00440058"/>
    <w:rsid w:val="004402A7"/>
    <w:rsid w:val="0044035D"/>
    <w:rsid w:val="0044041B"/>
    <w:rsid w:val="00440543"/>
    <w:rsid w:val="00440A52"/>
    <w:rsid w:val="00440E26"/>
    <w:rsid w:val="00440EA5"/>
    <w:rsid w:val="00440EC4"/>
    <w:rsid w:val="004412D0"/>
    <w:rsid w:val="0044131C"/>
    <w:rsid w:val="0044142F"/>
    <w:rsid w:val="00441613"/>
    <w:rsid w:val="004416FF"/>
    <w:rsid w:val="00441890"/>
    <w:rsid w:val="00441955"/>
    <w:rsid w:val="00441FFE"/>
    <w:rsid w:val="004421F6"/>
    <w:rsid w:val="004425C2"/>
    <w:rsid w:val="00442824"/>
    <w:rsid w:val="00442944"/>
    <w:rsid w:val="00442AB0"/>
    <w:rsid w:val="00442DA2"/>
    <w:rsid w:val="00442FFB"/>
    <w:rsid w:val="004430FD"/>
    <w:rsid w:val="00443432"/>
    <w:rsid w:val="00443464"/>
    <w:rsid w:val="004438A5"/>
    <w:rsid w:val="00443A94"/>
    <w:rsid w:val="00443CB4"/>
    <w:rsid w:val="00443CDE"/>
    <w:rsid w:val="00443EB0"/>
    <w:rsid w:val="00443F64"/>
    <w:rsid w:val="00444056"/>
    <w:rsid w:val="004442A7"/>
    <w:rsid w:val="00444300"/>
    <w:rsid w:val="004443D7"/>
    <w:rsid w:val="00444411"/>
    <w:rsid w:val="00444901"/>
    <w:rsid w:val="00444934"/>
    <w:rsid w:val="00444AAC"/>
    <w:rsid w:val="00444B2A"/>
    <w:rsid w:val="00444BF8"/>
    <w:rsid w:val="00444F5E"/>
    <w:rsid w:val="004450E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35A"/>
    <w:rsid w:val="004464C6"/>
    <w:rsid w:val="00446624"/>
    <w:rsid w:val="0044662A"/>
    <w:rsid w:val="0044666E"/>
    <w:rsid w:val="00446B04"/>
    <w:rsid w:val="00446D78"/>
    <w:rsid w:val="00446E42"/>
    <w:rsid w:val="00446FDF"/>
    <w:rsid w:val="0044703A"/>
    <w:rsid w:val="00447291"/>
    <w:rsid w:val="00447486"/>
    <w:rsid w:val="00447CE6"/>
    <w:rsid w:val="00447F1B"/>
    <w:rsid w:val="00450060"/>
    <w:rsid w:val="00450778"/>
    <w:rsid w:val="0045081A"/>
    <w:rsid w:val="0045093E"/>
    <w:rsid w:val="00450B28"/>
    <w:rsid w:val="00450D3B"/>
    <w:rsid w:val="00450F76"/>
    <w:rsid w:val="0045107D"/>
    <w:rsid w:val="004510E2"/>
    <w:rsid w:val="00451178"/>
    <w:rsid w:val="004513BD"/>
    <w:rsid w:val="004513C8"/>
    <w:rsid w:val="0045162A"/>
    <w:rsid w:val="00451799"/>
    <w:rsid w:val="004518A2"/>
    <w:rsid w:val="004518D5"/>
    <w:rsid w:val="004519BF"/>
    <w:rsid w:val="00451B06"/>
    <w:rsid w:val="00451BEB"/>
    <w:rsid w:val="00451CF4"/>
    <w:rsid w:val="00451D4F"/>
    <w:rsid w:val="004527C0"/>
    <w:rsid w:val="00452843"/>
    <w:rsid w:val="004528E9"/>
    <w:rsid w:val="00452F74"/>
    <w:rsid w:val="00452FE9"/>
    <w:rsid w:val="0045306E"/>
    <w:rsid w:val="00453871"/>
    <w:rsid w:val="00453B31"/>
    <w:rsid w:val="00453CCD"/>
    <w:rsid w:val="00453D65"/>
    <w:rsid w:val="00453DEF"/>
    <w:rsid w:val="00453EC2"/>
    <w:rsid w:val="004543E4"/>
    <w:rsid w:val="004545D4"/>
    <w:rsid w:val="004548E5"/>
    <w:rsid w:val="00454A7E"/>
    <w:rsid w:val="00454F08"/>
    <w:rsid w:val="0045502E"/>
    <w:rsid w:val="00455105"/>
    <w:rsid w:val="004553E0"/>
    <w:rsid w:val="004553E2"/>
    <w:rsid w:val="004553ED"/>
    <w:rsid w:val="004555D1"/>
    <w:rsid w:val="00455947"/>
    <w:rsid w:val="00455ABD"/>
    <w:rsid w:val="00455C09"/>
    <w:rsid w:val="00455D5C"/>
    <w:rsid w:val="00455F61"/>
    <w:rsid w:val="00456114"/>
    <w:rsid w:val="00456189"/>
    <w:rsid w:val="004564DC"/>
    <w:rsid w:val="00456971"/>
    <w:rsid w:val="004569CC"/>
    <w:rsid w:val="00456B9B"/>
    <w:rsid w:val="00457345"/>
    <w:rsid w:val="0045742D"/>
    <w:rsid w:val="00457C5E"/>
    <w:rsid w:val="00457D89"/>
    <w:rsid w:val="00457E59"/>
    <w:rsid w:val="0046026D"/>
    <w:rsid w:val="0046027A"/>
    <w:rsid w:val="004602BA"/>
    <w:rsid w:val="004603B2"/>
    <w:rsid w:val="004604CE"/>
    <w:rsid w:val="004605CC"/>
    <w:rsid w:val="0046072D"/>
    <w:rsid w:val="00460921"/>
    <w:rsid w:val="00460958"/>
    <w:rsid w:val="00460A10"/>
    <w:rsid w:val="00460A57"/>
    <w:rsid w:val="00460F72"/>
    <w:rsid w:val="0046110A"/>
    <w:rsid w:val="0046112D"/>
    <w:rsid w:val="00461266"/>
    <w:rsid w:val="004612C8"/>
    <w:rsid w:val="0046136C"/>
    <w:rsid w:val="004614A1"/>
    <w:rsid w:val="0046164D"/>
    <w:rsid w:val="004616E5"/>
    <w:rsid w:val="004616FF"/>
    <w:rsid w:val="0046172F"/>
    <w:rsid w:val="004617A0"/>
    <w:rsid w:val="00461874"/>
    <w:rsid w:val="0046194F"/>
    <w:rsid w:val="00461C00"/>
    <w:rsid w:val="00461C4E"/>
    <w:rsid w:val="0046208A"/>
    <w:rsid w:val="004622A1"/>
    <w:rsid w:val="004622B3"/>
    <w:rsid w:val="004622D0"/>
    <w:rsid w:val="00462420"/>
    <w:rsid w:val="00462465"/>
    <w:rsid w:val="004628D4"/>
    <w:rsid w:val="00462958"/>
    <w:rsid w:val="00462A9C"/>
    <w:rsid w:val="00462B09"/>
    <w:rsid w:val="00462FC4"/>
    <w:rsid w:val="00463103"/>
    <w:rsid w:val="00463448"/>
    <w:rsid w:val="0046364C"/>
    <w:rsid w:val="00463AAA"/>
    <w:rsid w:val="00463D5A"/>
    <w:rsid w:val="00464207"/>
    <w:rsid w:val="0046434B"/>
    <w:rsid w:val="00464374"/>
    <w:rsid w:val="00464513"/>
    <w:rsid w:val="0046466C"/>
    <w:rsid w:val="00464919"/>
    <w:rsid w:val="0046494F"/>
    <w:rsid w:val="00464A14"/>
    <w:rsid w:val="00464A54"/>
    <w:rsid w:val="00464EE0"/>
    <w:rsid w:val="00465461"/>
    <w:rsid w:val="00465467"/>
    <w:rsid w:val="00465573"/>
    <w:rsid w:val="004658C3"/>
    <w:rsid w:val="00465AAF"/>
    <w:rsid w:val="00465B7D"/>
    <w:rsid w:val="00465EB3"/>
    <w:rsid w:val="0046645E"/>
    <w:rsid w:val="00466583"/>
    <w:rsid w:val="00466596"/>
    <w:rsid w:val="0046681F"/>
    <w:rsid w:val="00466855"/>
    <w:rsid w:val="00466C21"/>
    <w:rsid w:val="0046720A"/>
    <w:rsid w:val="00467223"/>
    <w:rsid w:val="00467462"/>
    <w:rsid w:val="0046748F"/>
    <w:rsid w:val="00467623"/>
    <w:rsid w:val="00467716"/>
    <w:rsid w:val="00467838"/>
    <w:rsid w:val="00467F5F"/>
    <w:rsid w:val="004700D1"/>
    <w:rsid w:val="0047041E"/>
    <w:rsid w:val="00470728"/>
    <w:rsid w:val="00470750"/>
    <w:rsid w:val="00470893"/>
    <w:rsid w:val="00470AED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26"/>
    <w:rsid w:val="00471DB0"/>
    <w:rsid w:val="00471F3B"/>
    <w:rsid w:val="00471FAB"/>
    <w:rsid w:val="004721CA"/>
    <w:rsid w:val="00472353"/>
    <w:rsid w:val="004727D8"/>
    <w:rsid w:val="00472ACB"/>
    <w:rsid w:val="00472D83"/>
    <w:rsid w:val="0047301D"/>
    <w:rsid w:val="004730B8"/>
    <w:rsid w:val="00473105"/>
    <w:rsid w:val="004735FF"/>
    <w:rsid w:val="00473709"/>
    <w:rsid w:val="0047386C"/>
    <w:rsid w:val="00473F1D"/>
    <w:rsid w:val="00473F5F"/>
    <w:rsid w:val="0047410D"/>
    <w:rsid w:val="00474144"/>
    <w:rsid w:val="00474408"/>
    <w:rsid w:val="0047491C"/>
    <w:rsid w:val="00474A1E"/>
    <w:rsid w:val="00474D02"/>
    <w:rsid w:val="00474EF5"/>
    <w:rsid w:val="00474FB4"/>
    <w:rsid w:val="00475131"/>
    <w:rsid w:val="00475260"/>
    <w:rsid w:val="0047544D"/>
    <w:rsid w:val="004755D5"/>
    <w:rsid w:val="0047574D"/>
    <w:rsid w:val="004757F5"/>
    <w:rsid w:val="00475A1B"/>
    <w:rsid w:val="00475B99"/>
    <w:rsid w:val="00475D3E"/>
    <w:rsid w:val="00475E50"/>
    <w:rsid w:val="00475F41"/>
    <w:rsid w:val="00475F90"/>
    <w:rsid w:val="00476207"/>
    <w:rsid w:val="004762CE"/>
    <w:rsid w:val="004768BD"/>
    <w:rsid w:val="00476AB6"/>
    <w:rsid w:val="00476D8B"/>
    <w:rsid w:val="00476EAE"/>
    <w:rsid w:val="00476F90"/>
    <w:rsid w:val="00476FC4"/>
    <w:rsid w:val="00477093"/>
    <w:rsid w:val="004774C5"/>
    <w:rsid w:val="004775ED"/>
    <w:rsid w:val="004777C7"/>
    <w:rsid w:val="004778C7"/>
    <w:rsid w:val="00477C29"/>
    <w:rsid w:val="00477CB9"/>
    <w:rsid w:val="00477E03"/>
    <w:rsid w:val="0048025D"/>
    <w:rsid w:val="004802F4"/>
    <w:rsid w:val="00480390"/>
    <w:rsid w:val="004803A9"/>
    <w:rsid w:val="0048069C"/>
    <w:rsid w:val="004807D5"/>
    <w:rsid w:val="00480870"/>
    <w:rsid w:val="004808B7"/>
    <w:rsid w:val="00480966"/>
    <w:rsid w:val="00480A62"/>
    <w:rsid w:val="00480B03"/>
    <w:rsid w:val="00480B26"/>
    <w:rsid w:val="004810EC"/>
    <w:rsid w:val="0048125B"/>
    <w:rsid w:val="00481315"/>
    <w:rsid w:val="004814E1"/>
    <w:rsid w:val="004814F6"/>
    <w:rsid w:val="00481607"/>
    <w:rsid w:val="00481789"/>
    <w:rsid w:val="0048204A"/>
    <w:rsid w:val="00482358"/>
    <w:rsid w:val="00482389"/>
    <w:rsid w:val="00482431"/>
    <w:rsid w:val="0048246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571"/>
    <w:rsid w:val="00484664"/>
    <w:rsid w:val="00484AC6"/>
    <w:rsid w:val="00484C46"/>
    <w:rsid w:val="004851B0"/>
    <w:rsid w:val="004853DD"/>
    <w:rsid w:val="00485816"/>
    <w:rsid w:val="00485969"/>
    <w:rsid w:val="0048598C"/>
    <w:rsid w:val="00485BC1"/>
    <w:rsid w:val="00485E8A"/>
    <w:rsid w:val="00485E9C"/>
    <w:rsid w:val="00485FDB"/>
    <w:rsid w:val="004860B7"/>
    <w:rsid w:val="0048620B"/>
    <w:rsid w:val="004862DE"/>
    <w:rsid w:val="00486CF2"/>
    <w:rsid w:val="00486EC5"/>
    <w:rsid w:val="00487056"/>
    <w:rsid w:val="00487240"/>
    <w:rsid w:val="00487442"/>
    <w:rsid w:val="004877EB"/>
    <w:rsid w:val="00487BB8"/>
    <w:rsid w:val="00487F28"/>
    <w:rsid w:val="004903DB"/>
    <w:rsid w:val="004904AD"/>
    <w:rsid w:val="00490649"/>
    <w:rsid w:val="0049065C"/>
    <w:rsid w:val="0049093B"/>
    <w:rsid w:val="00490E94"/>
    <w:rsid w:val="00490EE3"/>
    <w:rsid w:val="00491168"/>
    <w:rsid w:val="0049143D"/>
    <w:rsid w:val="004916F7"/>
    <w:rsid w:val="00491728"/>
    <w:rsid w:val="004918A0"/>
    <w:rsid w:val="00491C76"/>
    <w:rsid w:val="004920D8"/>
    <w:rsid w:val="0049223C"/>
    <w:rsid w:val="0049228C"/>
    <w:rsid w:val="004924E5"/>
    <w:rsid w:val="00492619"/>
    <w:rsid w:val="004927A0"/>
    <w:rsid w:val="00492B46"/>
    <w:rsid w:val="00492C1E"/>
    <w:rsid w:val="00492D3C"/>
    <w:rsid w:val="00492ECB"/>
    <w:rsid w:val="00492F90"/>
    <w:rsid w:val="004931A8"/>
    <w:rsid w:val="00493257"/>
    <w:rsid w:val="0049349F"/>
    <w:rsid w:val="004935A4"/>
    <w:rsid w:val="0049391D"/>
    <w:rsid w:val="00493986"/>
    <w:rsid w:val="00493D08"/>
    <w:rsid w:val="00493F7A"/>
    <w:rsid w:val="00494709"/>
    <w:rsid w:val="00494D25"/>
    <w:rsid w:val="00494E42"/>
    <w:rsid w:val="00494E75"/>
    <w:rsid w:val="00495071"/>
    <w:rsid w:val="00495076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198"/>
    <w:rsid w:val="00497612"/>
    <w:rsid w:val="0049792C"/>
    <w:rsid w:val="004A01E1"/>
    <w:rsid w:val="004A06D4"/>
    <w:rsid w:val="004A06FA"/>
    <w:rsid w:val="004A0814"/>
    <w:rsid w:val="004A0BBC"/>
    <w:rsid w:val="004A0E00"/>
    <w:rsid w:val="004A1138"/>
    <w:rsid w:val="004A1568"/>
    <w:rsid w:val="004A15F7"/>
    <w:rsid w:val="004A1600"/>
    <w:rsid w:val="004A1856"/>
    <w:rsid w:val="004A187E"/>
    <w:rsid w:val="004A1B20"/>
    <w:rsid w:val="004A1D1E"/>
    <w:rsid w:val="004A201F"/>
    <w:rsid w:val="004A229E"/>
    <w:rsid w:val="004A23B8"/>
    <w:rsid w:val="004A23C0"/>
    <w:rsid w:val="004A24BF"/>
    <w:rsid w:val="004A2563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6B7"/>
    <w:rsid w:val="004A486F"/>
    <w:rsid w:val="004A4900"/>
    <w:rsid w:val="004A4C8C"/>
    <w:rsid w:val="004A4D38"/>
    <w:rsid w:val="004A4E7E"/>
    <w:rsid w:val="004A4E95"/>
    <w:rsid w:val="004A4EFF"/>
    <w:rsid w:val="004A5270"/>
    <w:rsid w:val="004A55F7"/>
    <w:rsid w:val="004A5667"/>
    <w:rsid w:val="004A57FC"/>
    <w:rsid w:val="004A6371"/>
    <w:rsid w:val="004A64CA"/>
    <w:rsid w:val="004A6560"/>
    <w:rsid w:val="004A6B3B"/>
    <w:rsid w:val="004A6BD8"/>
    <w:rsid w:val="004A705C"/>
    <w:rsid w:val="004A717D"/>
    <w:rsid w:val="004A71FB"/>
    <w:rsid w:val="004A7276"/>
    <w:rsid w:val="004A7394"/>
    <w:rsid w:val="004A7447"/>
    <w:rsid w:val="004A74E1"/>
    <w:rsid w:val="004A7754"/>
    <w:rsid w:val="004A7978"/>
    <w:rsid w:val="004A79B6"/>
    <w:rsid w:val="004A7EA0"/>
    <w:rsid w:val="004A7EE7"/>
    <w:rsid w:val="004A7FB0"/>
    <w:rsid w:val="004B01EC"/>
    <w:rsid w:val="004B028F"/>
    <w:rsid w:val="004B0613"/>
    <w:rsid w:val="004B0706"/>
    <w:rsid w:val="004B0770"/>
    <w:rsid w:val="004B0787"/>
    <w:rsid w:val="004B08B4"/>
    <w:rsid w:val="004B0E01"/>
    <w:rsid w:val="004B10AB"/>
    <w:rsid w:val="004B1201"/>
    <w:rsid w:val="004B1313"/>
    <w:rsid w:val="004B145A"/>
    <w:rsid w:val="004B1615"/>
    <w:rsid w:val="004B169E"/>
    <w:rsid w:val="004B1800"/>
    <w:rsid w:val="004B1937"/>
    <w:rsid w:val="004B1B53"/>
    <w:rsid w:val="004B1C42"/>
    <w:rsid w:val="004B1CC4"/>
    <w:rsid w:val="004B235B"/>
    <w:rsid w:val="004B239C"/>
    <w:rsid w:val="004B241A"/>
    <w:rsid w:val="004B24C7"/>
    <w:rsid w:val="004B26FA"/>
    <w:rsid w:val="004B2700"/>
    <w:rsid w:val="004B2B31"/>
    <w:rsid w:val="004B2C33"/>
    <w:rsid w:val="004B2CDB"/>
    <w:rsid w:val="004B2F8D"/>
    <w:rsid w:val="004B2FA0"/>
    <w:rsid w:val="004B31C7"/>
    <w:rsid w:val="004B3A42"/>
    <w:rsid w:val="004B3B04"/>
    <w:rsid w:val="004B3C3F"/>
    <w:rsid w:val="004B415C"/>
    <w:rsid w:val="004B4374"/>
    <w:rsid w:val="004B4433"/>
    <w:rsid w:val="004B45A2"/>
    <w:rsid w:val="004B4A0F"/>
    <w:rsid w:val="004B4A75"/>
    <w:rsid w:val="004B4AA2"/>
    <w:rsid w:val="004B4BE9"/>
    <w:rsid w:val="004B4C67"/>
    <w:rsid w:val="004B5048"/>
    <w:rsid w:val="004B50E0"/>
    <w:rsid w:val="004B520D"/>
    <w:rsid w:val="004B55EC"/>
    <w:rsid w:val="004B5736"/>
    <w:rsid w:val="004B587F"/>
    <w:rsid w:val="004B5CD0"/>
    <w:rsid w:val="004B5E6E"/>
    <w:rsid w:val="004B5F75"/>
    <w:rsid w:val="004B6178"/>
    <w:rsid w:val="004B6271"/>
    <w:rsid w:val="004B6301"/>
    <w:rsid w:val="004B6837"/>
    <w:rsid w:val="004B690F"/>
    <w:rsid w:val="004B6A3B"/>
    <w:rsid w:val="004B6CAB"/>
    <w:rsid w:val="004B6FFB"/>
    <w:rsid w:val="004B7846"/>
    <w:rsid w:val="004B7851"/>
    <w:rsid w:val="004B78A7"/>
    <w:rsid w:val="004B795F"/>
    <w:rsid w:val="004B7BA5"/>
    <w:rsid w:val="004B7BED"/>
    <w:rsid w:val="004B7C16"/>
    <w:rsid w:val="004C00E9"/>
    <w:rsid w:val="004C0346"/>
    <w:rsid w:val="004C03CC"/>
    <w:rsid w:val="004C0A24"/>
    <w:rsid w:val="004C0B5B"/>
    <w:rsid w:val="004C0E67"/>
    <w:rsid w:val="004C0F99"/>
    <w:rsid w:val="004C130D"/>
    <w:rsid w:val="004C13BA"/>
    <w:rsid w:val="004C1599"/>
    <w:rsid w:val="004C1624"/>
    <w:rsid w:val="004C16E6"/>
    <w:rsid w:val="004C177A"/>
    <w:rsid w:val="004C1BF4"/>
    <w:rsid w:val="004C1C35"/>
    <w:rsid w:val="004C1FB7"/>
    <w:rsid w:val="004C1FE3"/>
    <w:rsid w:val="004C22CE"/>
    <w:rsid w:val="004C2371"/>
    <w:rsid w:val="004C2571"/>
    <w:rsid w:val="004C28A5"/>
    <w:rsid w:val="004C2C4E"/>
    <w:rsid w:val="004C2EE0"/>
    <w:rsid w:val="004C2F01"/>
    <w:rsid w:val="004C3012"/>
    <w:rsid w:val="004C311C"/>
    <w:rsid w:val="004C3449"/>
    <w:rsid w:val="004C3472"/>
    <w:rsid w:val="004C34E8"/>
    <w:rsid w:val="004C380B"/>
    <w:rsid w:val="004C3C51"/>
    <w:rsid w:val="004C4378"/>
    <w:rsid w:val="004C4384"/>
    <w:rsid w:val="004C43FD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153"/>
    <w:rsid w:val="004C626A"/>
    <w:rsid w:val="004C63D6"/>
    <w:rsid w:val="004C6535"/>
    <w:rsid w:val="004C660B"/>
    <w:rsid w:val="004C6627"/>
    <w:rsid w:val="004C66CD"/>
    <w:rsid w:val="004C6834"/>
    <w:rsid w:val="004C6915"/>
    <w:rsid w:val="004C6B82"/>
    <w:rsid w:val="004C6D25"/>
    <w:rsid w:val="004C6E67"/>
    <w:rsid w:val="004C7084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C7EC7"/>
    <w:rsid w:val="004C7FC9"/>
    <w:rsid w:val="004D001B"/>
    <w:rsid w:val="004D0200"/>
    <w:rsid w:val="004D0410"/>
    <w:rsid w:val="004D0C49"/>
    <w:rsid w:val="004D0E42"/>
    <w:rsid w:val="004D102E"/>
    <w:rsid w:val="004D149A"/>
    <w:rsid w:val="004D171F"/>
    <w:rsid w:val="004D1916"/>
    <w:rsid w:val="004D1972"/>
    <w:rsid w:val="004D1A33"/>
    <w:rsid w:val="004D1D64"/>
    <w:rsid w:val="004D20B3"/>
    <w:rsid w:val="004D2474"/>
    <w:rsid w:val="004D24F2"/>
    <w:rsid w:val="004D2577"/>
    <w:rsid w:val="004D2651"/>
    <w:rsid w:val="004D27C4"/>
    <w:rsid w:val="004D2806"/>
    <w:rsid w:val="004D2A5C"/>
    <w:rsid w:val="004D2C18"/>
    <w:rsid w:val="004D2E1A"/>
    <w:rsid w:val="004D2E57"/>
    <w:rsid w:val="004D2EC9"/>
    <w:rsid w:val="004D320D"/>
    <w:rsid w:val="004D3251"/>
    <w:rsid w:val="004D341C"/>
    <w:rsid w:val="004D342C"/>
    <w:rsid w:val="004D34E4"/>
    <w:rsid w:val="004D363A"/>
    <w:rsid w:val="004D3BFD"/>
    <w:rsid w:val="004D3E91"/>
    <w:rsid w:val="004D3F15"/>
    <w:rsid w:val="004D43EB"/>
    <w:rsid w:val="004D44B1"/>
    <w:rsid w:val="004D4585"/>
    <w:rsid w:val="004D4968"/>
    <w:rsid w:val="004D4977"/>
    <w:rsid w:val="004D497C"/>
    <w:rsid w:val="004D4A8A"/>
    <w:rsid w:val="004D4BEA"/>
    <w:rsid w:val="004D4F2F"/>
    <w:rsid w:val="004D50CC"/>
    <w:rsid w:val="004D55FC"/>
    <w:rsid w:val="004D57E7"/>
    <w:rsid w:val="004D58C7"/>
    <w:rsid w:val="004D58D1"/>
    <w:rsid w:val="004D5989"/>
    <w:rsid w:val="004D5DC9"/>
    <w:rsid w:val="004D5F02"/>
    <w:rsid w:val="004D68C0"/>
    <w:rsid w:val="004D710C"/>
    <w:rsid w:val="004D7448"/>
    <w:rsid w:val="004D7552"/>
    <w:rsid w:val="004D76F6"/>
    <w:rsid w:val="004D778B"/>
    <w:rsid w:val="004D7872"/>
    <w:rsid w:val="004D7C92"/>
    <w:rsid w:val="004D7CAC"/>
    <w:rsid w:val="004D7D6E"/>
    <w:rsid w:val="004E0016"/>
    <w:rsid w:val="004E0033"/>
    <w:rsid w:val="004E03BE"/>
    <w:rsid w:val="004E0624"/>
    <w:rsid w:val="004E0C3C"/>
    <w:rsid w:val="004E0CD0"/>
    <w:rsid w:val="004E1260"/>
    <w:rsid w:val="004E179D"/>
    <w:rsid w:val="004E1ADA"/>
    <w:rsid w:val="004E1BCF"/>
    <w:rsid w:val="004E1CBB"/>
    <w:rsid w:val="004E1D07"/>
    <w:rsid w:val="004E1F73"/>
    <w:rsid w:val="004E209D"/>
    <w:rsid w:val="004E216D"/>
    <w:rsid w:val="004E21D3"/>
    <w:rsid w:val="004E27DC"/>
    <w:rsid w:val="004E2A75"/>
    <w:rsid w:val="004E2C41"/>
    <w:rsid w:val="004E2CFD"/>
    <w:rsid w:val="004E2D1A"/>
    <w:rsid w:val="004E2DF8"/>
    <w:rsid w:val="004E2E22"/>
    <w:rsid w:val="004E2E33"/>
    <w:rsid w:val="004E2F51"/>
    <w:rsid w:val="004E2F60"/>
    <w:rsid w:val="004E319A"/>
    <w:rsid w:val="004E32FE"/>
    <w:rsid w:val="004E3408"/>
    <w:rsid w:val="004E3579"/>
    <w:rsid w:val="004E35CC"/>
    <w:rsid w:val="004E372D"/>
    <w:rsid w:val="004E37B9"/>
    <w:rsid w:val="004E3892"/>
    <w:rsid w:val="004E3931"/>
    <w:rsid w:val="004E3DDD"/>
    <w:rsid w:val="004E3FD8"/>
    <w:rsid w:val="004E4091"/>
    <w:rsid w:val="004E43E3"/>
    <w:rsid w:val="004E45C1"/>
    <w:rsid w:val="004E4668"/>
    <w:rsid w:val="004E471C"/>
    <w:rsid w:val="004E4879"/>
    <w:rsid w:val="004E4967"/>
    <w:rsid w:val="004E4E24"/>
    <w:rsid w:val="004E4F46"/>
    <w:rsid w:val="004E50F1"/>
    <w:rsid w:val="004E5266"/>
    <w:rsid w:val="004E531F"/>
    <w:rsid w:val="004E53AE"/>
    <w:rsid w:val="004E5449"/>
    <w:rsid w:val="004E5579"/>
    <w:rsid w:val="004E57B1"/>
    <w:rsid w:val="004E5830"/>
    <w:rsid w:val="004E58DD"/>
    <w:rsid w:val="004E5C61"/>
    <w:rsid w:val="004E5D6B"/>
    <w:rsid w:val="004E5F7F"/>
    <w:rsid w:val="004E601D"/>
    <w:rsid w:val="004E60D9"/>
    <w:rsid w:val="004E6158"/>
    <w:rsid w:val="004E6184"/>
    <w:rsid w:val="004E63C9"/>
    <w:rsid w:val="004E63FE"/>
    <w:rsid w:val="004E6401"/>
    <w:rsid w:val="004E6CEA"/>
    <w:rsid w:val="004E6F19"/>
    <w:rsid w:val="004E70BF"/>
    <w:rsid w:val="004E718A"/>
    <w:rsid w:val="004E7339"/>
    <w:rsid w:val="004E7691"/>
    <w:rsid w:val="004E76A5"/>
    <w:rsid w:val="004E7831"/>
    <w:rsid w:val="004E7950"/>
    <w:rsid w:val="004E7B7F"/>
    <w:rsid w:val="004E7D27"/>
    <w:rsid w:val="004E7E45"/>
    <w:rsid w:val="004E7FE5"/>
    <w:rsid w:val="004F003D"/>
    <w:rsid w:val="004F01AA"/>
    <w:rsid w:val="004F01AC"/>
    <w:rsid w:val="004F01B4"/>
    <w:rsid w:val="004F020A"/>
    <w:rsid w:val="004F080C"/>
    <w:rsid w:val="004F0842"/>
    <w:rsid w:val="004F09DD"/>
    <w:rsid w:val="004F0C82"/>
    <w:rsid w:val="004F110F"/>
    <w:rsid w:val="004F1237"/>
    <w:rsid w:val="004F133C"/>
    <w:rsid w:val="004F13D2"/>
    <w:rsid w:val="004F13E0"/>
    <w:rsid w:val="004F1422"/>
    <w:rsid w:val="004F1710"/>
    <w:rsid w:val="004F1995"/>
    <w:rsid w:val="004F1A00"/>
    <w:rsid w:val="004F1B4D"/>
    <w:rsid w:val="004F1D32"/>
    <w:rsid w:val="004F1D71"/>
    <w:rsid w:val="004F20E9"/>
    <w:rsid w:val="004F24F9"/>
    <w:rsid w:val="004F281E"/>
    <w:rsid w:val="004F2826"/>
    <w:rsid w:val="004F2992"/>
    <w:rsid w:val="004F29B4"/>
    <w:rsid w:val="004F2AA6"/>
    <w:rsid w:val="004F2B9C"/>
    <w:rsid w:val="004F2CCE"/>
    <w:rsid w:val="004F2D1C"/>
    <w:rsid w:val="004F2D47"/>
    <w:rsid w:val="004F2EF1"/>
    <w:rsid w:val="004F3256"/>
    <w:rsid w:val="004F329A"/>
    <w:rsid w:val="004F33A9"/>
    <w:rsid w:val="004F359A"/>
    <w:rsid w:val="004F3AA5"/>
    <w:rsid w:val="004F3CEA"/>
    <w:rsid w:val="004F3DD1"/>
    <w:rsid w:val="004F4000"/>
    <w:rsid w:val="004F40F1"/>
    <w:rsid w:val="004F46D8"/>
    <w:rsid w:val="004F4760"/>
    <w:rsid w:val="004F4936"/>
    <w:rsid w:val="004F4C32"/>
    <w:rsid w:val="004F4DAC"/>
    <w:rsid w:val="004F4E25"/>
    <w:rsid w:val="004F4E53"/>
    <w:rsid w:val="004F4EBA"/>
    <w:rsid w:val="004F50F4"/>
    <w:rsid w:val="004F51AC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DB"/>
    <w:rsid w:val="004F7CE6"/>
    <w:rsid w:val="004F7F1A"/>
    <w:rsid w:val="00500172"/>
    <w:rsid w:val="00500310"/>
    <w:rsid w:val="0050031C"/>
    <w:rsid w:val="005004F7"/>
    <w:rsid w:val="0050068F"/>
    <w:rsid w:val="005006DA"/>
    <w:rsid w:val="00500798"/>
    <w:rsid w:val="005007E7"/>
    <w:rsid w:val="00500A59"/>
    <w:rsid w:val="00500D5B"/>
    <w:rsid w:val="00501067"/>
    <w:rsid w:val="005010A7"/>
    <w:rsid w:val="005012BB"/>
    <w:rsid w:val="0050132F"/>
    <w:rsid w:val="005014BD"/>
    <w:rsid w:val="005014CB"/>
    <w:rsid w:val="00501513"/>
    <w:rsid w:val="00501723"/>
    <w:rsid w:val="0050192A"/>
    <w:rsid w:val="00501A8C"/>
    <w:rsid w:val="00501F0D"/>
    <w:rsid w:val="00502142"/>
    <w:rsid w:val="005021FE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90C"/>
    <w:rsid w:val="00503B71"/>
    <w:rsid w:val="00503C88"/>
    <w:rsid w:val="00503D85"/>
    <w:rsid w:val="00503E69"/>
    <w:rsid w:val="00503EC2"/>
    <w:rsid w:val="00503FAD"/>
    <w:rsid w:val="00504119"/>
    <w:rsid w:val="005045AC"/>
    <w:rsid w:val="00504639"/>
    <w:rsid w:val="00504853"/>
    <w:rsid w:val="00504E13"/>
    <w:rsid w:val="005050F8"/>
    <w:rsid w:val="005052F9"/>
    <w:rsid w:val="00505847"/>
    <w:rsid w:val="00505850"/>
    <w:rsid w:val="00505A2A"/>
    <w:rsid w:val="00505D65"/>
    <w:rsid w:val="00505E39"/>
    <w:rsid w:val="00505EB8"/>
    <w:rsid w:val="0050614B"/>
    <w:rsid w:val="00506571"/>
    <w:rsid w:val="005069FA"/>
    <w:rsid w:val="00506A8D"/>
    <w:rsid w:val="00506C2E"/>
    <w:rsid w:val="00506CEA"/>
    <w:rsid w:val="00506D3B"/>
    <w:rsid w:val="00507087"/>
    <w:rsid w:val="00507170"/>
    <w:rsid w:val="005074C9"/>
    <w:rsid w:val="00507754"/>
    <w:rsid w:val="0050785C"/>
    <w:rsid w:val="0050785D"/>
    <w:rsid w:val="00507CAF"/>
    <w:rsid w:val="00507EBB"/>
    <w:rsid w:val="00510374"/>
    <w:rsid w:val="00510444"/>
    <w:rsid w:val="00510753"/>
    <w:rsid w:val="0051082C"/>
    <w:rsid w:val="005109F8"/>
    <w:rsid w:val="00510A29"/>
    <w:rsid w:val="00510AB3"/>
    <w:rsid w:val="00510B25"/>
    <w:rsid w:val="00510B66"/>
    <w:rsid w:val="00510B89"/>
    <w:rsid w:val="00510EB6"/>
    <w:rsid w:val="00510EC2"/>
    <w:rsid w:val="00511369"/>
    <w:rsid w:val="00511517"/>
    <w:rsid w:val="005118CD"/>
    <w:rsid w:val="005118DD"/>
    <w:rsid w:val="00511B42"/>
    <w:rsid w:val="00511E67"/>
    <w:rsid w:val="0051227E"/>
    <w:rsid w:val="005124B0"/>
    <w:rsid w:val="00512747"/>
    <w:rsid w:val="00512B38"/>
    <w:rsid w:val="005130C9"/>
    <w:rsid w:val="005138DA"/>
    <w:rsid w:val="0051390D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9E2"/>
    <w:rsid w:val="00514CEE"/>
    <w:rsid w:val="005150E4"/>
    <w:rsid w:val="005153C4"/>
    <w:rsid w:val="00515855"/>
    <w:rsid w:val="00515907"/>
    <w:rsid w:val="00515A26"/>
    <w:rsid w:val="00515AF0"/>
    <w:rsid w:val="00515C14"/>
    <w:rsid w:val="00515E2B"/>
    <w:rsid w:val="00515F26"/>
    <w:rsid w:val="0051627D"/>
    <w:rsid w:val="00516281"/>
    <w:rsid w:val="005167BF"/>
    <w:rsid w:val="005167D1"/>
    <w:rsid w:val="00516B96"/>
    <w:rsid w:val="00516C08"/>
    <w:rsid w:val="00516D2A"/>
    <w:rsid w:val="00517186"/>
    <w:rsid w:val="005173A4"/>
    <w:rsid w:val="005174B9"/>
    <w:rsid w:val="0051770E"/>
    <w:rsid w:val="0051773F"/>
    <w:rsid w:val="005179AC"/>
    <w:rsid w:val="00517D58"/>
    <w:rsid w:val="0052001B"/>
    <w:rsid w:val="005203D1"/>
    <w:rsid w:val="005205C8"/>
    <w:rsid w:val="005205D5"/>
    <w:rsid w:val="00520AA5"/>
    <w:rsid w:val="00521409"/>
    <w:rsid w:val="00521D65"/>
    <w:rsid w:val="005221A4"/>
    <w:rsid w:val="00522243"/>
    <w:rsid w:val="00522669"/>
    <w:rsid w:val="005227EA"/>
    <w:rsid w:val="00522917"/>
    <w:rsid w:val="00522CDE"/>
    <w:rsid w:val="00523258"/>
    <w:rsid w:val="00523366"/>
    <w:rsid w:val="005238AD"/>
    <w:rsid w:val="005238F9"/>
    <w:rsid w:val="00523A9F"/>
    <w:rsid w:val="00523AFB"/>
    <w:rsid w:val="00523B9E"/>
    <w:rsid w:val="00523C90"/>
    <w:rsid w:val="00523DC0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29"/>
    <w:rsid w:val="00525407"/>
    <w:rsid w:val="005256E2"/>
    <w:rsid w:val="00525BB7"/>
    <w:rsid w:val="00525DF3"/>
    <w:rsid w:val="00525E9E"/>
    <w:rsid w:val="00525F16"/>
    <w:rsid w:val="00525F71"/>
    <w:rsid w:val="00526270"/>
    <w:rsid w:val="0052633C"/>
    <w:rsid w:val="00526341"/>
    <w:rsid w:val="0052695B"/>
    <w:rsid w:val="005269C2"/>
    <w:rsid w:val="00526C8A"/>
    <w:rsid w:val="00526E75"/>
    <w:rsid w:val="00527489"/>
    <w:rsid w:val="005274B9"/>
    <w:rsid w:val="005276F5"/>
    <w:rsid w:val="0052786D"/>
    <w:rsid w:val="0053012B"/>
    <w:rsid w:val="0053058D"/>
    <w:rsid w:val="00530AFD"/>
    <w:rsid w:val="00530FF3"/>
    <w:rsid w:val="00531113"/>
    <w:rsid w:val="00531399"/>
    <w:rsid w:val="0053173A"/>
    <w:rsid w:val="00531824"/>
    <w:rsid w:val="00531A99"/>
    <w:rsid w:val="00531AF4"/>
    <w:rsid w:val="00531F43"/>
    <w:rsid w:val="00531F71"/>
    <w:rsid w:val="0053210B"/>
    <w:rsid w:val="00532161"/>
    <w:rsid w:val="00532462"/>
    <w:rsid w:val="0053267A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22A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8F2"/>
    <w:rsid w:val="00535A27"/>
    <w:rsid w:val="00535BE9"/>
    <w:rsid w:val="00535C00"/>
    <w:rsid w:val="00535FBC"/>
    <w:rsid w:val="0053637E"/>
    <w:rsid w:val="00536752"/>
    <w:rsid w:val="00536854"/>
    <w:rsid w:val="00536AEE"/>
    <w:rsid w:val="00536F34"/>
    <w:rsid w:val="0053723A"/>
    <w:rsid w:val="00537277"/>
    <w:rsid w:val="0053772E"/>
    <w:rsid w:val="00537976"/>
    <w:rsid w:val="00537B63"/>
    <w:rsid w:val="00537BE9"/>
    <w:rsid w:val="00537D8B"/>
    <w:rsid w:val="00537E22"/>
    <w:rsid w:val="00540147"/>
    <w:rsid w:val="005402B2"/>
    <w:rsid w:val="005405D3"/>
    <w:rsid w:val="00540B8E"/>
    <w:rsid w:val="00540EB6"/>
    <w:rsid w:val="00541096"/>
    <w:rsid w:val="005410EC"/>
    <w:rsid w:val="00541155"/>
    <w:rsid w:val="00541225"/>
    <w:rsid w:val="00541329"/>
    <w:rsid w:val="00541426"/>
    <w:rsid w:val="005417A0"/>
    <w:rsid w:val="0054183C"/>
    <w:rsid w:val="00541873"/>
    <w:rsid w:val="0054199D"/>
    <w:rsid w:val="00541E2B"/>
    <w:rsid w:val="005421ED"/>
    <w:rsid w:val="005421EF"/>
    <w:rsid w:val="00542280"/>
    <w:rsid w:val="005424B2"/>
    <w:rsid w:val="00542AA9"/>
    <w:rsid w:val="00542B42"/>
    <w:rsid w:val="00542E1B"/>
    <w:rsid w:val="00542F16"/>
    <w:rsid w:val="00543398"/>
    <w:rsid w:val="00543639"/>
    <w:rsid w:val="00543652"/>
    <w:rsid w:val="005436D7"/>
    <w:rsid w:val="00543703"/>
    <w:rsid w:val="00543A66"/>
    <w:rsid w:val="00543A83"/>
    <w:rsid w:val="00544220"/>
    <w:rsid w:val="005444D2"/>
    <w:rsid w:val="00544B79"/>
    <w:rsid w:val="00544C33"/>
    <w:rsid w:val="00544C56"/>
    <w:rsid w:val="00544F6C"/>
    <w:rsid w:val="005451A9"/>
    <w:rsid w:val="00545236"/>
    <w:rsid w:val="0054556F"/>
    <w:rsid w:val="005457EC"/>
    <w:rsid w:val="00545A3E"/>
    <w:rsid w:val="00545AAC"/>
    <w:rsid w:val="00545B4E"/>
    <w:rsid w:val="00545C3D"/>
    <w:rsid w:val="00545CA1"/>
    <w:rsid w:val="00545DA4"/>
    <w:rsid w:val="00545E6A"/>
    <w:rsid w:val="00545F68"/>
    <w:rsid w:val="0054602A"/>
    <w:rsid w:val="00546310"/>
    <w:rsid w:val="005465C1"/>
    <w:rsid w:val="00546738"/>
    <w:rsid w:val="005467D6"/>
    <w:rsid w:val="005468B6"/>
    <w:rsid w:val="00546922"/>
    <w:rsid w:val="00546942"/>
    <w:rsid w:val="00546A81"/>
    <w:rsid w:val="00547123"/>
    <w:rsid w:val="005472E6"/>
    <w:rsid w:val="00550047"/>
    <w:rsid w:val="005504D9"/>
    <w:rsid w:val="005505DF"/>
    <w:rsid w:val="0055076E"/>
    <w:rsid w:val="005508BE"/>
    <w:rsid w:val="00550C5D"/>
    <w:rsid w:val="00550C62"/>
    <w:rsid w:val="00550C80"/>
    <w:rsid w:val="00550D6F"/>
    <w:rsid w:val="00550E94"/>
    <w:rsid w:val="00550EC6"/>
    <w:rsid w:val="00550EF1"/>
    <w:rsid w:val="005511B1"/>
    <w:rsid w:val="005512D6"/>
    <w:rsid w:val="00551E1E"/>
    <w:rsid w:val="00551E52"/>
    <w:rsid w:val="00551E7D"/>
    <w:rsid w:val="00552038"/>
    <w:rsid w:val="00552227"/>
    <w:rsid w:val="0055233E"/>
    <w:rsid w:val="00552569"/>
    <w:rsid w:val="005526F2"/>
    <w:rsid w:val="005527AA"/>
    <w:rsid w:val="00552FF4"/>
    <w:rsid w:val="0055301A"/>
    <w:rsid w:val="0055344E"/>
    <w:rsid w:val="00553868"/>
    <w:rsid w:val="00553DFF"/>
    <w:rsid w:val="0055410A"/>
    <w:rsid w:val="0055437B"/>
    <w:rsid w:val="005543EE"/>
    <w:rsid w:val="005546CC"/>
    <w:rsid w:val="005547CB"/>
    <w:rsid w:val="005549C5"/>
    <w:rsid w:val="00554DF7"/>
    <w:rsid w:val="005551A6"/>
    <w:rsid w:val="00555266"/>
    <w:rsid w:val="005552E4"/>
    <w:rsid w:val="005553FF"/>
    <w:rsid w:val="00555654"/>
    <w:rsid w:val="00555675"/>
    <w:rsid w:val="005556CD"/>
    <w:rsid w:val="00555713"/>
    <w:rsid w:val="00555772"/>
    <w:rsid w:val="00555843"/>
    <w:rsid w:val="0055586D"/>
    <w:rsid w:val="00555969"/>
    <w:rsid w:val="00555C03"/>
    <w:rsid w:val="00555D6F"/>
    <w:rsid w:val="00555DC4"/>
    <w:rsid w:val="005563AE"/>
    <w:rsid w:val="00556506"/>
    <w:rsid w:val="00556680"/>
    <w:rsid w:val="005567AA"/>
    <w:rsid w:val="005567BF"/>
    <w:rsid w:val="005569D2"/>
    <w:rsid w:val="005570E7"/>
    <w:rsid w:val="0055718D"/>
    <w:rsid w:val="00557464"/>
    <w:rsid w:val="00557541"/>
    <w:rsid w:val="005576FA"/>
    <w:rsid w:val="0055771C"/>
    <w:rsid w:val="005577EA"/>
    <w:rsid w:val="0055782B"/>
    <w:rsid w:val="005579B9"/>
    <w:rsid w:val="00557A28"/>
    <w:rsid w:val="00557CAB"/>
    <w:rsid w:val="00560025"/>
    <w:rsid w:val="005604DA"/>
    <w:rsid w:val="0056067E"/>
    <w:rsid w:val="005608D5"/>
    <w:rsid w:val="005608E2"/>
    <w:rsid w:val="00560955"/>
    <w:rsid w:val="00560AC9"/>
    <w:rsid w:val="00560DDA"/>
    <w:rsid w:val="00560F9A"/>
    <w:rsid w:val="00560FD7"/>
    <w:rsid w:val="00561250"/>
    <w:rsid w:val="0056134D"/>
    <w:rsid w:val="0056176A"/>
    <w:rsid w:val="005617E8"/>
    <w:rsid w:val="00561A95"/>
    <w:rsid w:val="00561B64"/>
    <w:rsid w:val="00561BF6"/>
    <w:rsid w:val="00561E4A"/>
    <w:rsid w:val="00561F6A"/>
    <w:rsid w:val="005625FE"/>
    <w:rsid w:val="00562CDC"/>
    <w:rsid w:val="0056332A"/>
    <w:rsid w:val="00563403"/>
    <w:rsid w:val="00563855"/>
    <w:rsid w:val="00563B39"/>
    <w:rsid w:val="00563B85"/>
    <w:rsid w:val="00563C64"/>
    <w:rsid w:val="00563CD3"/>
    <w:rsid w:val="00563D83"/>
    <w:rsid w:val="00563FD2"/>
    <w:rsid w:val="005642A9"/>
    <w:rsid w:val="0056434D"/>
    <w:rsid w:val="005648CE"/>
    <w:rsid w:val="0056505E"/>
    <w:rsid w:val="005650BF"/>
    <w:rsid w:val="00565242"/>
    <w:rsid w:val="00565540"/>
    <w:rsid w:val="00565545"/>
    <w:rsid w:val="00565679"/>
    <w:rsid w:val="00566113"/>
    <w:rsid w:val="005661C6"/>
    <w:rsid w:val="0056620B"/>
    <w:rsid w:val="00566219"/>
    <w:rsid w:val="0056636D"/>
    <w:rsid w:val="00566667"/>
    <w:rsid w:val="00566991"/>
    <w:rsid w:val="005669CD"/>
    <w:rsid w:val="00566A42"/>
    <w:rsid w:val="00566E66"/>
    <w:rsid w:val="0056719E"/>
    <w:rsid w:val="005673D0"/>
    <w:rsid w:val="00567DA9"/>
    <w:rsid w:val="00567F72"/>
    <w:rsid w:val="005701C5"/>
    <w:rsid w:val="005701F8"/>
    <w:rsid w:val="0057038A"/>
    <w:rsid w:val="005703E3"/>
    <w:rsid w:val="0057043C"/>
    <w:rsid w:val="0057054C"/>
    <w:rsid w:val="00570602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90B"/>
    <w:rsid w:val="005721C0"/>
    <w:rsid w:val="00572233"/>
    <w:rsid w:val="00572370"/>
    <w:rsid w:val="00572583"/>
    <w:rsid w:val="00572643"/>
    <w:rsid w:val="00572B86"/>
    <w:rsid w:val="00572E58"/>
    <w:rsid w:val="00572F26"/>
    <w:rsid w:val="00572F28"/>
    <w:rsid w:val="0057303C"/>
    <w:rsid w:val="005730FF"/>
    <w:rsid w:val="005732CD"/>
    <w:rsid w:val="0057337E"/>
    <w:rsid w:val="005736D2"/>
    <w:rsid w:val="00573723"/>
    <w:rsid w:val="0057380A"/>
    <w:rsid w:val="00573948"/>
    <w:rsid w:val="00573BB0"/>
    <w:rsid w:val="00573D2B"/>
    <w:rsid w:val="00573D34"/>
    <w:rsid w:val="00573F24"/>
    <w:rsid w:val="00574167"/>
    <w:rsid w:val="005744A0"/>
    <w:rsid w:val="00574886"/>
    <w:rsid w:val="00574B86"/>
    <w:rsid w:val="00574BB4"/>
    <w:rsid w:val="005753BB"/>
    <w:rsid w:val="005753BD"/>
    <w:rsid w:val="005753DB"/>
    <w:rsid w:val="0057564B"/>
    <w:rsid w:val="0057573F"/>
    <w:rsid w:val="0057583B"/>
    <w:rsid w:val="005758BA"/>
    <w:rsid w:val="00575A13"/>
    <w:rsid w:val="00575E27"/>
    <w:rsid w:val="00575EAE"/>
    <w:rsid w:val="00575EC1"/>
    <w:rsid w:val="00575FFC"/>
    <w:rsid w:val="00576050"/>
    <w:rsid w:val="00576399"/>
    <w:rsid w:val="0057681E"/>
    <w:rsid w:val="005768CE"/>
    <w:rsid w:val="00576A37"/>
    <w:rsid w:val="00576CCC"/>
    <w:rsid w:val="00576DD6"/>
    <w:rsid w:val="00576F31"/>
    <w:rsid w:val="00576F63"/>
    <w:rsid w:val="00576FC7"/>
    <w:rsid w:val="0057734F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600"/>
    <w:rsid w:val="005809EB"/>
    <w:rsid w:val="00580E45"/>
    <w:rsid w:val="00580EB1"/>
    <w:rsid w:val="00581540"/>
    <w:rsid w:val="005815D2"/>
    <w:rsid w:val="005818D4"/>
    <w:rsid w:val="005819D7"/>
    <w:rsid w:val="00581F00"/>
    <w:rsid w:val="00581F40"/>
    <w:rsid w:val="00582052"/>
    <w:rsid w:val="005827AC"/>
    <w:rsid w:val="005829CC"/>
    <w:rsid w:val="00582E3D"/>
    <w:rsid w:val="00582EAE"/>
    <w:rsid w:val="00582F33"/>
    <w:rsid w:val="00583147"/>
    <w:rsid w:val="00583526"/>
    <w:rsid w:val="0058367B"/>
    <w:rsid w:val="005836D0"/>
    <w:rsid w:val="00583B29"/>
    <w:rsid w:val="00583C6C"/>
    <w:rsid w:val="00583DC7"/>
    <w:rsid w:val="00583E12"/>
    <w:rsid w:val="00583E78"/>
    <w:rsid w:val="0058402B"/>
    <w:rsid w:val="005842C5"/>
    <w:rsid w:val="00584496"/>
    <w:rsid w:val="00584BFC"/>
    <w:rsid w:val="00584CEA"/>
    <w:rsid w:val="00584E70"/>
    <w:rsid w:val="00584F8D"/>
    <w:rsid w:val="0058543F"/>
    <w:rsid w:val="00585507"/>
    <w:rsid w:val="00585932"/>
    <w:rsid w:val="005859D4"/>
    <w:rsid w:val="00585A7B"/>
    <w:rsid w:val="00585C3A"/>
    <w:rsid w:val="00585FD7"/>
    <w:rsid w:val="0058628A"/>
    <w:rsid w:val="005863AF"/>
    <w:rsid w:val="005866CD"/>
    <w:rsid w:val="0058688D"/>
    <w:rsid w:val="00586897"/>
    <w:rsid w:val="00586A69"/>
    <w:rsid w:val="00586AA0"/>
    <w:rsid w:val="00586DC9"/>
    <w:rsid w:val="00586ED4"/>
    <w:rsid w:val="00586F5E"/>
    <w:rsid w:val="005870C6"/>
    <w:rsid w:val="00587117"/>
    <w:rsid w:val="0058735A"/>
    <w:rsid w:val="0058759B"/>
    <w:rsid w:val="00587649"/>
    <w:rsid w:val="0058764D"/>
    <w:rsid w:val="005877E9"/>
    <w:rsid w:val="00587A38"/>
    <w:rsid w:val="00587D84"/>
    <w:rsid w:val="005901AF"/>
    <w:rsid w:val="00590203"/>
    <w:rsid w:val="00590586"/>
    <w:rsid w:val="005909FC"/>
    <w:rsid w:val="00590BF6"/>
    <w:rsid w:val="005912B9"/>
    <w:rsid w:val="005913CA"/>
    <w:rsid w:val="00591777"/>
    <w:rsid w:val="00591B9C"/>
    <w:rsid w:val="00591E92"/>
    <w:rsid w:val="00592160"/>
    <w:rsid w:val="005923C9"/>
    <w:rsid w:val="00592417"/>
    <w:rsid w:val="0059261A"/>
    <w:rsid w:val="0059284F"/>
    <w:rsid w:val="005929D1"/>
    <w:rsid w:val="00593396"/>
    <w:rsid w:val="00593616"/>
    <w:rsid w:val="005937FA"/>
    <w:rsid w:val="005939FC"/>
    <w:rsid w:val="00593F19"/>
    <w:rsid w:val="00594131"/>
    <w:rsid w:val="0059439F"/>
    <w:rsid w:val="005943C6"/>
    <w:rsid w:val="0059441D"/>
    <w:rsid w:val="005944E8"/>
    <w:rsid w:val="00594CF0"/>
    <w:rsid w:val="00594DAB"/>
    <w:rsid w:val="005954F2"/>
    <w:rsid w:val="00595777"/>
    <w:rsid w:val="00595B3D"/>
    <w:rsid w:val="00595BC4"/>
    <w:rsid w:val="00595E2F"/>
    <w:rsid w:val="00595E99"/>
    <w:rsid w:val="0059608A"/>
    <w:rsid w:val="00596115"/>
    <w:rsid w:val="005961FB"/>
    <w:rsid w:val="00596308"/>
    <w:rsid w:val="005967A5"/>
    <w:rsid w:val="005968C4"/>
    <w:rsid w:val="005968F0"/>
    <w:rsid w:val="00596A56"/>
    <w:rsid w:val="00596B31"/>
    <w:rsid w:val="00596BF7"/>
    <w:rsid w:val="00596E9A"/>
    <w:rsid w:val="00597097"/>
    <w:rsid w:val="005970DB"/>
    <w:rsid w:val="0059715B"/>
    <w:rsid w:val="0059720B"/>
    <w:rsid w:val="005973C7"/>
    <w:rsid w:val="005973CD"/>
    <w:rsid w:val="00597541"/>
    <w:rsid w:val="00597605"/>
    <w:rsid w:val="0059762C"/>
    <w:rsid w:val="00597699"/>
    <w:rsid w:val="005977AD"/>
    <w:rsid w:val="00597826"/>
    <w:rsid w:val="00597942"/>
    <w:rsid w:val="00597A36"/>
    <w:rsid w:val="00597D34"/>
    <w:rsid w:val="00597E18"/>
    <w:rsid w:val="00597E86"/>
    <w:rsid w:val="005A0207"/>
    <w:rsid w:val="005A02B5"/>
    <w:rsid w:val="005A0322"/>
    <w:rsid w:val="005A05C6"/>
    <w:rsid w:val="005A05DF"/>
    <w:rsid w:val="005A0655"/>
    <w:rsid w:val="005A0753"/>
    <w:rsid w:val="005A0B5D"/>
    <w:rsid w:val="005A0CB6"/>
    <w:rsid w:val="005A0ED1"/>
    <w:rsid w:val="005A12ED"/>
    <w:rsid w:val="005A12F6"/>
    <w:rsid w:val="005A14FD"/>
    <w:rsid w:val="005A1D03"/>
    <w:rsid w:val="005A2174"/>
    <w:rsid w:val="005A2229"/>
    <w:rsid w:val="005A236B"/>
    <w:rsid w:val="005A2652"/>
    <w:rsid w:val="005A26D7"/>
    <w:rsid w:val="005A2868"/>
    <w:rsid w:val="005A2AFA"/>
    <w:rsid w:val="005A2BB3"/>
    <w:rsid w:val="005A320D"/>
    <w:rsid w:val="005A36E3"/>
    <w:rsid w:val="005A3925"/>
    <w:rsid w:val="005A3A31"/>
    <w:rsid w:val="005A3AF1"/>
    <w:rsid w:val="005A3B05"/>
    <w:rsid w:val="005A3B1E"/>
    <w:rsid w:val="005A40D5"/>
    <w:rsid w:val="005A42B0"/>
    <w:rsid w:val="005A438E"/>
    <w:rsid w:val="005A44DD"/>
    <w:rsid w:val="005A4564"/>
    <w:rsid w:val="005A4684"/>
    <w:rsid w:val="005A4999"/>
    <w:rsid w:val="005A49DA"/>
    <w:rsid w:val="005A4B95"/>
    <w:rsid w:val="005A4C36"/>
    <w:rsid w:val="005A4E38"/>
    <w:rsid w:val="005A4EE6"/>
    <w:rsid w:val="005A4F63"/>
    <w:rsid w:val="005A50CE"/>
    <w:rsid w:val="005A512D"/>
    <w:rsid w:val="005A55F9"/>
    <w:rsid w:val="005A585C"/>
    <w:rsid w:val="005A588D"/>
    <w:rsid w:val="005A5965"/>
    <w:rsid w:val="005A59CF"/>
    <w:rsid w:val="005A5B2C"/>
    <w:rsid w:val="005A5CFD"/>
    <w:rsid w:val="005A626D"/>
    <w:rsid w:val="005A63EE"/>
    <w:rsid w:val="005A6421"/>
    <w:rsid w:val="005A66DF"/>
    <w:rsid w:val="005A674D"/>
    <w:rsid w:val="005A6960"/>
    <w:rsid w:val="005A69AA"/>
    <w:rsid w:val="005A69C9"/>
    <w:rsid w:val="005A6A3A"/>
    <w:rsid w:val="005A6FA1"/>
    <w:rsid w:val="005A7619"/>
    <w:rsid w:val="005A76BA"/>
    <w:rsid w:val="005A784A"/>
    <w:rsid w:val="005A7E9E"/>
    <w:rsid w:val="005A7F72"/>
    <w:rsid w:val="005B0604"/>
    <w:rsid w:val="005B083F"/>
    <w:rsid w:val="005B0998"/>
    <w:rsid w:val="005B0A07"/>
    <w:rsid w:val="005B10EC"/>
    <w:rsid w:val="005B136D"/>
    <w:rsid w:val="005B1C68"/>
    <w:rsid w:val="005B1F54"/>
    <w:rsid w:val="005B2585"/>
    <w:rsid w:val="005B2ACC"/>
    <w:rsid w:val="005B2B0A"/>
    <w:rsid w:val="005B2B68"/>
    <w:rsid w:val="005B2D4D"/>
    <w:rsid w:val="005B2EB8"/>
    <w:rsid w:val="005B355C"/>
    <w:rsid w:val="005B385E"/>
    <w:rsid w:val="005B392A"/>
    <w:rsid w:val="005B3C58"/>
    <w:rsid w:val="005B3C7C"/>
    <w:rsid w:val="005B3EF2"/>
    <w:rsid w:val="005B4247"/>
    <w:rsid w:val="005B4911"/>
    <w:rsid w:val="005B49BC"/>
    <w:rsid w:val="005B4AE1"/>
    <w:rsid w:val="005B4C5C"/>
    <w:rsid w:val="005B4E3D"/>
    <w:rsid w:val="005B4E83"/>
    <w:rsid w:val="005B541A"/>
    <w:rsid w:val="005B5425"/>
    <w:rsid w:val="005B54FE"/>
    <w:rsid w:val="005B5A55"/>
    <w:rsid w:val="005B5B50"/>
    <w:rsid w:val="005B5BD2"/>
    <w:rsid w:val="005B5BEC"/>
    <w:rsid w:val="005B5C1D"/>
    <w:rsid w:val="005B5D1D"/>
    <w:rsid w:val="005B5EA8"/>
    <w:rsid w:val="005B6775"/>
    <w:rsid w:val="005B687B"/>
    <w:rsid w:val="005B6FAE"/>
    <w:rsid w:val="005B703E"/>
    <w:rsid w:val="005B70E8"/>
    <w:rsid w:val="005B7179"/>
    <w:rsid w:val="005B719C"/>
    <w:rsid w:val="005B71F1"/>
    <w:rsid w:val="005B73A1"/>
    <w:rsid w:val="005B73CE"/>
    <w:rsid w:val="005B750A"/>
    <w:rsid w:val="005B7824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5D3"/>
    <w:rsid w:val="005C1752"/>
    <w:rsid w:val="005C1894"/>
    <w:rsid w:val="005C1A61"/>
    <w:rsid w:val="005C2144"/>
    <w:rsid w:val="005C231D"/>
    <w:rsid w:val="005C24FC"/>
    <w:rsid w:val="005C26A7"/>
    <w:rsid w:val="005C2728"/>
    <w:rsid w:val="005C273B"/>
    <w:rsid w:val="005C3016"/>
    <w:rsid w:val="005C326A"/>
    <w:rsid w:val="005C33F7"/>
    <w:rsid w:val="005C3471"/>
    <w:rsid w:val="005C3530"/>
    <w:rsid w:val="005C376D"/>
    <w:rsid w:val="005C3A65"/>
    <w:rsid w:val="005C3C21"/>
    <w:rsid w:val="005C3CDF"/>
    <w:rsid w:val="005C3F02"/>
    <w:rsid w:val="005C41CE"/>
    <w:rsid w:val="005C4A73"/>
    <w:rsid w:val="005C4B4D"/>
    <w:rsid w:val="005C4B74"/>
    <w:rsid w:val="005C4DE3"/>
    <w:rsid w:val="005C4F43"/>
    <w:rsid w:val="005C5379"/>
    <w:rsid w:val="005C54D9"/>
    <w:rsid w:val="005C5576"/>
    <w:rsid w:val="005C55E7"/>
    <w:rsid w:val="005C56B4"/>
    <w:rsid w:val="005C5757"/>
    <w:rsid w:val="005C5849"/>
    <w:rsid w:val="005C5863"/>
    <w:rsid w:val="005C5D88"/>
    <w:rsid w:val="005C63F0"/>
    <w:rsid w:val="005C6492"/>
    <w:rsid w:val="005C698C"/>
    <w:rsid w:val="005C7340"/>
    <w:rsid w:val="005C7815"/>
    <w:rsid w:val="005C7A49"/>
    <w:rsid w:val="005C7A54"/>
    <w:rsid w:val="005C7C36"/>
    <w:rsid w:val="005C7CAD"/>
    <w:rsid w:val="005C7EF8"/>
    <w:rsid w:val="005D0047"/>
    <w:rsid w:val="005D00F5"/>
    <w:rsid w:val="005D0102"/>
    <w:rsid w:val="005D019A"/>
    <w:rsid w:val="005D02FA"/>
    <w:rsid w:val="005D047B"/>
    <w:rsid w:val="005D056D"/>
    <w:rsid w:val="005D0790"/>
    <w:rsid w:val="005D0D1E"/>
    <w:rsid w:val="005D1091"/>
    <w:rsid w:val="005D1766"/>
    <w:rsid w:val="005D1A3D"/>
    <w:rsid w:val="005D20FC"/>
    <w:rsid w:val="005D21FE"/>
    <w:rsid w:val="005D241F"/>
    <w:rsid w:val="005D24A2"/>
    <w:rsid w:val="005D26D7"/>
    <w:rsid w:val="005D2861"/>
    <w:rsid w:val="005D2990"/>
    <w:rsid w:val="005D2A49"/>
    <w:rsid w:val="005D2A80"/>
    <w:rsid w:val="005D2AAC"/>
    <w:rsid w:val="005D2B7E"/>
    <w:rsid w:val="005D2B88"/>
    <w:rsid w:val="005D2EE8"/>
    <w:rsid w:val="005D31D3"/>
    <w:rsid w:val="005D31ED"/>
    <w:rsid w:val="005D35FF"/>
    <w:rsid w:val="005D3894"/>
    <w:rsid w:val="005D3897"/>
    <w:rsid w:val="005D39A2"/>
    <w:rsid w:val="005D3C51"/>
    <w:rsid w:val="005D3DC0"/>
    <w:rsid w:val="005D3E47"/>
    <w:rsid w:val="005D3EF2"/>
    <w:rsid w:val="005D4610"/>
    <w:rsid w:val="005D4764"/>
    <w:rsid w:val="005D495D"/>
    <w:rsid w:val="005D4DAD"/>
    <w:rsid w:val="005D5280"/>
    <w:rsid w:val="005D5460"/>
    <w:rsid w:val="005D5499"/>
    <w:rsid w:val="005D576B"/>
    <w:rsid w:val="005D594D"/>
    <w:rsid w:val="005D5A70"/>
    <w:rsid w:val="005D5E46"/>
    <w:rsid w:val="005D600C"/>
    <w:rsid w:val="005D609E"/>
    <w:rsid w:val="005D610E"/>
    <w:rsid w:val="005D6201"/>
    <w:rsid w:val="005D64A5"/>
    <w:rsid w:val="005D6805"/>
    <w:rsid w:val="005D6929"/>
    <w:rsid w:val="005D6B30"/>
    <w:rsid w:val="005D6BA3"/>
    <w:rsid w:val="005D6CFC"/>
    <w:rsid w:val="005D6DDB"/>
    <w:rsid w:val="005D6E1C"/>
    <w:rsid w:val="005D6FC7"/>
    <w:rsid w:val="005D7012"/>
    <w:rsid w:val="005D725B"/>
    <w:rsid w:val="005D73CA"/>
    <w:rsid w:val="005D7741"/>
    <w:rsid w:val="005D7E04"/>
    <w:rsid w:val="005D7E6D"/>
    <w:rsid w:val="005E0082"/>
    <w:rsid w:val="005E0128"/>
    <w:rsid w:val="005E013E"/>
    <w:rsid w:val="005E02D6"/>
    <w:rsid w:val="005E03A3"/>
    <w:rsid w:val="005E03C4"/>
    <w:rsid w:val="005E092B"/>
    <w:rsid w:val="005E0B9E"/>
    <w:rsid w:val="005E0E56"/>
    <w:rsid w:val="005E1115"/>
    <w:rsid w:val="005E11F9"/>
    <w:rsid w:val="005E1342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2E"/>
    <w:rsid w:val="005E2E85"/>
    <w:rsid w:val="005E2FA0"/>
    <w:rsid w:val="005E308C"/>
    <w:rsid w:val="005E35FD"/>
    <w:rsid w:val="005E383F"/>
    <w:rsid w:val="005E38B1"/>
    <w:rsid w:val="005E3CF4"/>
    <w:rsid w:val="005E4888"/>
    <w:rsid w:val="005E48F7"/>
    <w:rsid w:val="005E4F78"/>
    <w:rsid w:val="005E4F80"/>
    <w:rsid w:val="005E4FBD"/>
    <w:rsid w:val="005E5009"/>
    <w:rsid w:val="005E503E"/>
    <w:rsid w:val="005E5563"/>
    <w:rsid w:val="005E56C0"/>
    <w:rsid w:val="005E57C7"/>
    <w:rsid w:val="005E580A"/>
    <w:rsid w:val="005E5896"/>
    <w:rsid w:val="005E5B87"/>
    <w:rsid w:val="005E5C64"/>
    <w:rsid w:val="005E5D1A"/>
    <w:rsid w:val="005E5D8D"/>
    <w:rsid w:val="005E6059"/>
    <w:rsid w:val="005E62CD"/>
    <w:rsid w:val="005E6444"/>
    <w:rsid w:val="005E6502"/>
    <w:rsid w:val="005E66F1"/>
    <w:rsid w:val="005E6888"/>
    <w:rsid w:val="005E6A93"/>
    <w:rsid w:val="005E6AFB"/>
    <w:rsid w:val="005E6D05"/>
    <w:rsid w:val="005E6F72"/>
    <w:rsid w:val="005E7567"/>
    <w:rsid w:val="005E7698"/>
    <w:rsid w:val="005E76F5"/>
    <w:rsid w:val="005E7C06"/>
    <w:rsid w:val="005E7C8D"/>
    <w:rsid w:val="005E7FB3"/>
    <w:rsid w:val="005F031E"/>
    <w:rsid w:val="005F0423"/>
    <w:rsid w:val="005F07D4"/>
    <w:rsid w:val="005F0A85"/>
    <w:rsid w:val="005F0B4C"/>
    <w:rsid w:val="005F0B53"/>
    <w:rsid w:val="005F0C46"/>
    <w:rsid w:val="005F0CB8"/>
    <w:rsid w:val="005F15BA"/>
    <w:rsid w:val="005F1D8B"/>
    <w:rsid w:val="005F1E42"/>
    <w:rsid w:val="005F1FE4"/>
    <w:rsid w:val="005F22BC"/>
    <w:rsid w:val="005F262D"/>
    <w:rsid w:val="005F2B20"/>
    <w:rsid w:val="005F2C8D"/>
    <w:rsid w:val="005F2CD8"/>
    <w:rsid w:val="005F327D"/>
    <w:rsid w:val="005F369B"/>
    <w:rsid w:val="005F36C1"/>
    <w:rsid w:val="005F3F7F"/>
    <w:rsid w:val="005F401B"/>
    <w:rsid w:val="005F40E5"/>
    <w:rsid w:val="005F4364"/>
    <w:rsid w:val="005F46D9"/>
    <w:rsid w:val="005F4950"/>
    <w:rsid w:val="005F5056"/>
    <w:rsid w:val="005F509E"/>
    <w:rsid w:val="005F51DA"/>
    <w:rsid w:val="005F54E0"/>
    <w:rsid w:val="005F57FD"/>
    <w:rsid w:val="005F5969"/>
    <w:rsid w:val="005F5996"/>
    <w:rsid w:val="005F5C9A"/>
    <w:rsid w:val="005F5F1B"/>
    <w:rsid w:val="005F6185"/>
    <w:rsid w:val="005F6226"/>
    <w:rsid w:val="005F6231"/>
    <w:rsid w:val="005F660A"/>
    <w:rsid w:val="005F6697"/>
    <w:rsid w:val="005F66BB"/>
    <w:rsid w:val="005F6709"/>
    <w:rsid w:val="005F6C51"/>
    <w:rsid w:val="005F6F9C"/>
    <w:rsid w:val="005F6FFC"/>
    <w:rsid w:val="005F7033"/>
    <w:rsid w:val="005F7504"/>
    <w:rsid w:val="005F7D2A"/>
    <w:rsid w:val="005F7F11"/>
    <w:rsid w:val="0060011F"/>
    <w:rsid w:val="0060013C"/>
    <w:rsid w:val="00600469"/>
    <w:rsid w:val="00600471"/>
    <w:rsid w:val="006004DE"/>
    <w:rsid w:val="0060061E"/>
    <w:rsid w:val="006008BE"/>
    <w:rsid w:val="00600CAB"/>
    <w:rsid w:val="00601072"/>
    <w:rsid w:val="0060144E"/>
    <w:rsid w:val="00601727"/>
    <w:rsid w:val="00601754"/>
    <w:rsid w:val="00601D4D"/>
    <w:rsid w:val="00601E39"/>
    <w:rsid w:val="00601EED"/>
    <w:rsid w:val="00601FCD"/>
    <w:rsid w:val="0060218A"/>
    <w:rsid w:val="00602219"/>
    <w:rsid w:val="00602354"/>
    <w:rsid w:val="00602437"/>
    <w:rsid w:val="0060254B"/>
    <w:rsid w:val="0060268D"/>
    <w:rsid w:val="00602692"/>
    <w:rsid w:val="006026F1"/>
    <w:rsid w:val="00602887"/>
    <w:rsid w:val="00602A89"/>
    <w:rsid w:val="00602B85"/>
    <w:rsid w:val="006030A6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E44"/>
    <w:rsid w:val="00604F9E"/>
    <w:rsid w:val="00605068"/>
    <w:rsid w:val="00605207"/>
    <w:rsid w:val="00605399"/>
    <w:rsid w:val="00605435"/>
    <w:rsid w:val="006054EE"/>
    <w:rsid w:val="006057CD"/>
    <w:rsid w:val="0060591D"/>
    <w:rsid w:val="006059EC"/>
    <w:rsid w:val="00605B5D"/>
    <w:rsid w:val="00605C2C"/>
    <w:rsid w:val="00605D47"/>
    <w:rsid w:val="0060619F"/>
    <w:rsid w:val="0060632A"/>
    <w:rsid w:val="0060639F"/>
    <w:rsid w:val="00606885"/>
    <w:rsid w:val="00606C68"/>
    <w:rsid w:val="00606D2C"/>
    <w:rsid w:val="00606FCB"/>
    <w:rsid w:val="00607039"/>
    <w:rsid w:val="006074B1"/>
    <w:rsid w:val="00607584"/>
    <w:rsid w:val="006079D8"/>
    <w:rsid w:val="00607ADE"/>
    <w:rsid w:val="00607BCD"/>
    <w:rsid w:val="00607E68"/>
    <w:rsid w:val="006101AC"/>
    <w:rsid w:val="006102BF"/>
    <w:rsid w:val="006102C6"/>
    <w:rsid w:val="006103F0"/>
    <w:rsid w:val="00610467"/>
    <w:rsid w:val="006106A1"/>
    <w:rsid w:val="00610F1D"/>
    <w:rsid w:val="00611034"/>
    <w:rsid w:val="00611255"/>
    <w:rsid w:val="006113A9"/>
    <w:rsid w:val="00611753"/>
    <w:rsid w:val="00611960"/>
    <w:rsid w:val="00611B12"/>
    <w:rsid w:val="00611D0F"/>
    <w:rsid w:val="006121D9"/>
    <w:rsid w:val="006126E9"/>
    <w:rsid w:val="006128B4"/>
    <w:rsid w:val="00612C73"/>
    <w:rsid w:val="00612D12"/>
    <w:rsid w:val="00612ECA"/>
    <w:rsid w:val="00612FF4"/>
    <w:rsid w:val="00613036"/>
    <w:rsid w:val="006134CE"/>
    <w:rsid w:val="00613658"/>
    <w:rsid w:val="0061367D"/>
    <w:rsid w:val="006138D8"/>
    <w:rsid w:val="00613D42"/>
    <w:rsid w:val="00613F75"/>
    <w:rsid w:val="00614064"/>
    <w:rsid w:val="006141D8"/>
    <w:rsid w:val="00614263"/>
    <w:rsid w:val="00614318"/>
    <w:rsid w:val="0061466C"/>
    <w:rsid w:val="00614B73"/>
    <w:rsid w:val="00614BEC"/>
    <w:rsid w:val="00614CB4"/>
    <w:rsid w:val="00614D1E"/>
    <w:rsid w:val="00614EAC"/>
    <w:rsid w:val="00614FB9"/>
    <w:rsid w:val="0061524B"/>
    <w:rsid w:val="0061565F"/>
    <w:rsid w:val="006157CF"/>
    <w:rsid w:val="00615BDB"/>
    <w:rsid w:val="00615D32"/>
    <w:rsid w:val="006160CD"/>
    <w:rsid w:val="00616247"/>
    <w:rsid w:val="006162D1"/>
    <w:rsid w:val="006162DC"/>
    <w:rsid w:val="00616449"/>
    <w:rsid w:val="00616641"/>
    <w:rsid w:val="00616885"/>
    <w:rsid w:val="00616C4C"/>
    <w:rsid w:val="00616D8B"/>
    <w:rsid w:val="00616E19"/>
    <w:rsid w:val="00616E97"/>
    <w:rsid w:val="0061717F"/>
    <w:rsid w:val="006171DC"/>
    <w:rsid w:val="006172E0"/>
    <w:rsid w:val="00617417"/>
    <w:rsid w:val="0061748A"/>
    <w:rsid w:val="0061756D"/>
    <w:rsid w:val="006175CF"/>
    <w:rsid w:val="00617C4C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032"/>
    <w:rsid w:val="00621236"/>
    <w:rsid w:val="00621567"/>
    <w:rsid w:val="00621626"/>
    <w:rsid w:val="0062170A"/>
    <w:rsid w:val="00621B6A"/>
    <w:rsid w:val="00621C0B"/>
    <w:rsid w:val="00621C72"/>
    <w:rsid w:val="00621CAD"/>
    <w:rsid w:val="00621CDB"/>
    <w:rsid w:val="00621DE5"/>
    <w:rsid w:val="00621E75"/>
    <w:rsid w:val="0062225B"/>
    <w:rsid w:val="0062226D"/>
    <w:rsid w:val="0062286B"/>
    <w:rsid w:val="00622969"/>
    <w:rsid w:val="00622D2F"/>
    <w:rsid w:val="00623427"/>
    <w:rsid w:val="00623A53"/>
    <w:rsid w:val="00623B99"/>
    <w:rsid w:val="00623E94"/>
    <w:rsid w:val="00623EF3"/>
    <w:rsid w:val="0062405B"/>
    <w:rsid w:val="00624076"/>
    <w:rsid w:val="0062424C"/>
    <w:rsid w:val="0062427E"/>
    <w:rsid w:val="006243AC"/>
    <w:rsid w:val="00624631"/>
    <w:rsid w:val="00624AFA"/>
    <w:rsid w:val="00624B21"/>
    <w:rsid w:val="00624C6E"/>
    <w:rsid w:val="00624E12"/>
    <w:rsid w:val="00624FB3"/>
    <w:rsid w:val="0062507E"/>
    <w:rsid w:val="006250F7"/>
    <w:rsid w:val="006253DA"/>
    <w:rsid w:val="00625B04"/>
    <w:rsid w:val="00625B24"/>
    <w:rsid w:val="00625CB2"/>
    <w:rsid w:val="00626053"/>
    <w:rsid w:val="006264D9"/>
    <w:rsid w:val="00626551"/>
    <w:rsid w:val="0062657C"/>
    <w:rsid w:val="0062657F"/>
    <w:rsid w:val="00626997"/>
    <w:rsid w:val="00626C25"/>
    <w:rsid w:val="00626E64"/>
    <w:rsid w:val="00626E6C"/>
    <w:rsid w:val="00626EFA"/>
    <w:rsid w:val="00627024"/>
    <w:rsid w:val="0062720E"/>
    <w:rsid w:val="00627654"/>
    <w:rsid w:val="00627985"/>
    <w:rsid w:val="00627BA3"/>
    <w:rsid w:val="00627C39"/>
    <w:rsid w:val="00627E44"/>
    <w:rsid w:val="00627F78"/>
    <w:rsid w:val="006300D7"/>
    <w:rsid w:val="006306E6"/>
    <w:rsid w:val="006307D9"/>
    <w:rsid w:val="00630E5C"/>
    <w:rsid w:val="00631007"/>
    <w:rsid w:val="00631130"/>
    <w:rsid w:val="00631277"/>
    <w:rsid w:val="006312A2"/>
    <w:rsid w:val="006314C0"/>
    <w:rsid w:val="00631692"/>
    <w:rsid w:val="006317F6"/>
    <w:rsid w:val="00631826"/>
    <w:rsid w:val="0063187C"/>
    <w:rsid w:val="00631C1D"/>
    <w:rsid w:val="00631DA3"/>
    <w:rsid w:val="00632107"/>
    <w:rsid w:val="006324D6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683"/>
    <w:rsid w:val="00633811"/>
    <w:rsid w:val="00633951"/>
    <w:rsid w:val="00633965"/>
    <w:rsid w:val="00633B5E"/>
    <w:rsid w:val="00633C0A"/>
    <w:rsid w:val="00633D26"/>
    <w:rsid w:val="00633D62"/>
    <w:rsid w:val="00633F6B"/>
    <w:rsid w:val="0063402A"/>
    <w:rsid w:val="0063405D"/>
    <w:rsid w:val="0063405E"/>
    <w:rsid w:val="00634077"/>
    <w:rsid w:val="006341AD"/>
    <w:rsid w:val="00634232"/>
    <w:rsid w:val="006342AF"/>
    <w:rsid w:val="006347F5"/>
    <w:rsid w:val="006348DA"/>
    <w:rsid w:val="00634957"/>
    <w:rsid w:val="006349F8"/>
    <w:rsid w:val="00634A90"/>
    <w:rsid w:val="0063576F"/>
    <w:rsid w:val="006358EB"/>
    <w:rsid w:val="00635EDC"/>
    <w:rsid w:val="00635F56"/>
    <w:rsid w:val="00636094"/>
    <w:rsid w:val="00636375"/>
    <w:rsid w:val="006367F4"/>
    <w:rsid w:val="0063681F"/>
    <w:rsid w:val="00636941"/>
    <w:rsid w:val="00636A76"/>
    <w:rsid w:val="00636CF9"/>
    <w:rsid w:val="00636D98"/>
    <w:rsid w:val="00637223"/>
    <w:rsid w:val="006372C0"/>
    <w:rsid w:val="006373C7"/>
    <w:rsid w:val="006374F0"/>
    <w:rsid w:val="006376E2"/>
    <w:rsid w:val="006376E4"/>
    <w:rsid w:val="00637AAC"/>
    <w:rsid w:val="00637B44"/>
    <w:rsid w:val="00637C24"/>
    <w:rsid w:val="00637E00"/>
    <w:rsid w:val="006401C6"/>
    <w:rsid w:val="00640207"/>
    <w:rsid w:val="00640222"/>
    <w:rsid w:val="00640529"/>
    <w:rsid w:val="0064067B"/>
    <w:rsid w:val="00640686"/>
    <w:rsid w:val="0064079F"/>
    <w:rsid w:val="006407BA"/>
    <w:rsid w:val="0064092B"/>
    <w:rsid w:val="006409F3"/>
    <w:rsid w:val="00640C77"/>
    <w:rsid w:val="00640E94"/>
    <w:rsid w:val="00641027"/>
    <w:rsid w:val="00641061"/>
    <w:rsid w:val="006413FA"/>
    <w:rsid w:val="006419E1"/>
    <w:rsid w:val="006419ED"/>
    <w:rsid w:val="00641BBC"/>
    <w:rsid w:val="00641CC4"/>
    <w:rsid w:val="00642002"/>
    <w:rsid w:val="0064218E"/>
    <w:rsid w:val="00642542"/>
    <w:rsid w:val="00642D10"/>
    <w:rsid w:val="00642FA5"/>
    <w:rsid w:val="00643141"/>
    <w:rsid w:val="006432C5"/>
    <w:rsid w:val="00643769"/>
    <w:rsid w:val="006437A9"/>
    <w:rsid w:val="00643937"/>
    <w:rsid w:val="00643973"/>
    <w:rsid w:val="006441B3"/>
    <w:rsid w:val="006441D9"/>
    <w:rsid w:val="00644200"/>
    <w:rsid w:val="0064428B"/>
    <w:rsid w:val="0064433C"/>
    <w:rsid w:val="00644511"/>
    <w:rsid w:val="0064486C"/>
    <w:rsid w:val="00644C98"/>
    <w:rsid w:val="00644E60"/>
    <w:rsid w:val="0064552C"/>
    <w:rsid w:val="006457B7"/>
    <w:rsid w:val="00645C7B"/>
    <w:rsid w:val="00645C80"/>
    <w:rsid w:val="00645ED2"/>
    <w:rsid w:val="00645F38"/>
    <w:rsid w:val="006462E4"/>
    <w:rsid w:val="00646556"/>
    <w:rsid w:val="00646B12"/>
    <w:rsid w:val="00646B49"/>
    <w:rsid w:val="00646C06"/>
    <w:rsid w:val="00646D69"/>
    <w:rsid w:val="00647255"/>
    <w:rsid w:val="006473FF"/>
    <w:rsid w:val="00647CB3"/>
    <w:rsid w:val="00647D60"/>
    <w:rsid w:val="00647E7F"/>
    <w:rsid w:val="00650150"/>
    <w:rsid w:val="00650854"/>
    <w:rsid w:val="006508E9"/>
    <w:rsid w:val="006508EE"/>
    <w:rsid w:val="00650A09"/>
    <w:rsid w:val="00650CF1"/>
    <w:rsid w:val="00650D1E"/>
    <w:rsid w:val="00650EB8"/>
    <w:rsid w:val="00650F7C"/>
    <w:rsid w:val="00650FBE"/>
    <w:rsid w:val="00651225"/>
    <w:rsid w:val="006513D5"/>
    <w:rsid w:val="00651684"/>
    <w:rsid w:val="006518B1"/>
    <w:rsid w:val="00651A98"/>
    <w:rsid w:val="00651AD0"/>
    <w:rsid w:val="00651AD3"/>
    <w:rsid w:val="00651FA0"/>
    <w:rsid w:val="00652184"/>
    <w:rsid w:val="0065259B"/>
    <w:rsid w:val="00652955"/>
    <w:rsid w:val="006529BA"/>
    <w:rsid w:val="006529CE"/>
    <w:rsid w:val="00652BB4"/>
    <w:rsid w:val="00653001"/>
    <w:rsid w:val="006530FC"/>
    <w:rsid w:val="00653234"/>
    <w:rsid w:val="00653273"/>
    <w:rsid w:val="00653365"/>
    <w:rsid w:val="0065340F"/>
    <w:rsid w:val="006535C5"/>
    <w:rsid w:val="0065373E"/>
    <w:rsid w:val="00653748"/>
    <w:rsid w:val="006539C0"/>
    <w:rsid w:val="006539C8"/>
    <w:rsid w:val="0065403E"/>
    <w:rsid w:val="006540EF"/>
    <w:rsid w:val="00654346"/>
    <w:rsid w:val="006544F6"/>
    <w:rsid w:val="00654A54"/>
    <w:rsid w:val="00654B42"/>
    <w:rsid w:val="00654C2D"/>
    <w:rsid w:val="00654C81"/>
    <w:rsid w:val="00654FE1"/>
    <w:rsid w:val="00655070"/>
    <w:rsid w:val="006550A0"/>
    <w:rsid w:val="00655223"/>
    <w:rsid w:val="00655300"/>
    <w:rsid w:val="00655780"/>
    <w:rsid w:val="0065594D"/>
    <w:rsid w:val="00655B0D"/>
    <w:rsid w:val="00655F76"/>
    <w:rsid w:val="00655FF0"/>
    <w:rsid w:val="006561F8"/>
    <w:rsid w:val="006561FF"/>
    <w:rsid w:val="00656884"/>
    <w:rsid w:val="00656ABA"/>
    <w:rsid w:val="00656C60"/>
    <w:rsid w:val="00656D6F"/>
    <w:rsid w:val="00657005"/>
    <w:rsid w:val="0065718C"/>
    <w:rsid w:val="0065782F"/>
    <w:rsid w:val="006578D9"/>
    <w:rsid w:val="00657F67"/>
    <w:rsid w:val="00657FAA"/>
    <w:rsid w:val="00660114"/>
    <w:rsid w:val="006601F9"/>
    <w:rsid w:val="006602D1"/>
    <w:rsid w:val="00660484"/>
    <w:rsid w:val="006605DC"/>
    <w:rsid w:val="00660C7D"/>
    <w:rsid w:val="00661223"/>
    <w:rsid w:val="00661460"/>
    <w:rsid w:val="0066146A"/>
    <w:rsid w:val="006614A3"/>
    <w:rsid w:val="006614E5"/>
    <w:rsid w:val="00661601"/>
    <w:rsid w:val="00661636"/>
    <w:rsid w:val="00661728"/>
    <w:rsid w:val="00661825"/>
    <w:rsid w:val="00661923"/>
    <w:rsid w:val="006619C7"/>
    <w:rsid w:val="00661BEA"/>
    <w:rsid w:val="00661C1D"/>
    <w:rsid w:val="00661CC2"/>
    <w:rsid w:val="006620CF"/>
    <w:rsid w:val="006620ED"/>
    <w:rsid w:val="00662166"/>
    <w:rsid w:val="006623BA"/>
    <w:rsid w:val="00662972"/>
    <w:rsid w:val="00662FA2"/>
    <w:rsid w:val="006631ED"/>
    <w:rsid w:val="006632FC"/>
    <w:rsid w:val="00663572"/>
    <w:rsid w:val="00663576"/>
    <w:rsid w:val="006635DC"/>
    <w:rsid w:val="00663908"/>
    <w:rsid w:val="00663C80"/>
    <w:rsid w:val="00663D26"/>
    <w:rsid w:val="0066402E"/>
    <w:rsid w:val="00664121"/>
    <w:rsid w:val="0066429A"/>
    <w:rsid w:val="006646F4"/>
    <w:rsid w:val="00664996"/>
    <w:rsid w:val="00664B9C"/>
    <w:rsid w:val="00664EBF"/>
    <w:rsid w:val="00665229"/>
    <w:rsid w:val="00665316"/>
    <w:rsid w:val="006654DC"/>
    <w:rsid w:val="006654E8"/>
    <w:rsid w:val="0066551A"/>
    <w:rsid w:val="0066568F"/>
    <w:rsid w:val="0066586E"/>
    <w:rsid w:val="006659A3"/>
    <w:rsid w:val="00665CCE"/>
    <w:rsid w:val="0066605D"/>
    <w:rsid w:val="00666757"/>
    <w:rsid w:val="00666CC9"/>
    <w:rsid w:val="006672FC"/>
    <w:rsid w:val="00667753"/>
    <w:rsid w:val="00667A27"/>
    <w:rsid w:val="00667BD8"/>
    <w:rsid w:val="00667E83"/>
    <w:rsid w:val="0067031C"/>
    <w:rsid w:val="0067044E"/>
    <w:rsid w:val="006704BF"/>
    <w:rsid w:val="00670AAB"/>
    <w:rsid w:val="00670AD6"/>
    <w:rsid w:val="00670D58"/>
    <w:rsid w:val="00670EA0"/>
    <w:rsid w:val="00670ECD"/>
    <w:rsid w:val="0067179D"/>
    <w:rsid w:val="00671A96"/>
    <w:rsid w:val="00671C8F"/>
    <w:rsid w:val="00671CDC"/>
    <w:rsid w:val="00671EBD"/>
    <w:rsid w:val="0067222A"/>
    <w:rsid w:val="00672497"/>
    <w:rsid w:val="00672575"/>
    <w:rsid w:val="0067290D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80C"/>
    <w:rsid w:val="00673A11"/>
    <w:rsid w:val="00673BDE"/>
    <w:rsid w:val="00673C4D"/>
    <w:rsid w:val="00673CC6"/>
    <w:rsid w:val="00673D0E"/>
    <w:rsid w:val="00673DC5"/>
    <w:rsid w:val="00673DFA"/>
    <w:rsid w:val="00673E04"/>
    <w:rsid w:val="00673E6A"/>
    <w:rsid w:val="00673EB7"/>
    <w:rsid w:val="00673FBF"/>
    <w:rsid w:val="0067415D"/>
    <w:rsid w:val="00674315"/>
    <w:rsid w:val="00674318"/>
    <w:rsid w:val="00674460"/>
    <w:rsid w:val="006746FF"/>
    <w:rsid w:val="006748CE"/>
    <w:rsid w:val="006749B7"/>
    <w:rsid w:val="0067517B"/>
    <w:rsid w:val="006755C0"/>
    <w:rsid w:val="00675652"/>
    <w:rsid w:val="006757DC"/>
    <w:rsid w:val="006761D2"/>
    <w:rsid w:val="006763E2"/>
    <w:rsid w:val="00676678"/>
    <w:rsid w:val="006767B8"/>
    <w:rsid w:val="00677496"/>
    <w:rsid w:val="00677725"/>
    <w:rsid w:val="00677931"/>
    <w:rsid w:val="00677E28"/>
    <w:rsid w:val="00677EC3"/>
    <w:rsid w:val="00677FAA"/>
    <w:rsid w:val="006800C5"/>
    <w:rsid w:val="0068013A"/>
    <w:rsid w:val="006801CF"/>
    <w:rsid w:val="006805C6"/>
    <w:rsid w:val="006805E4"/>
    <w:rsid w:val="00680703"/>
    <w:rsid w:val="00680834"/>
    <w:rsid w:val="00680A97"/>
    <w:rsid w:val="00680D2B"/>
    <w:rsid w:val="00680EF5"/>
    <w:rsid w:val="00680F30"/>
    <w:rsid w:val="00680F44"/>
    <w:rsid w:val="00680F81"/>
    <w:rsid w:val="0068102D"/>
    <w:rsid w:val="006819F6"/>
    <w:rsid w:val="00681ABE"/>
    <w:rsid w:val="00681B77"/>
    <w:rsid w:val="00681EBA"/>
    <w:rsid w:val="0068226B"/>
    <w:rsid w:val="00682318"/>
    <w:rsid w:val="0068247B"/>
    <w:rsid w:val="006824E8"/>
    <w:rsid w:val="006825DC"/>
    <w:rsid w:val="006828E1"/>
    <w:rsid w:val="00682A4A"/>
    <w:rsid w:val="00682CB3"/>
    <w:rsid w:val="00682ED3"/>
    <w:rsid w:val="0068308C"/>
    <w:rsid w:val="0068343D"/>
    <w:rsid w:val="0068367C"/>
    <w:rsid w:val="00683A30"/>
    <w:rsid w:val="00683D7F"/>
    <w:rsid w:val="00683E8B"/>
    <w:rsid w:val="00683EF3"/>
    <w:rsid w:val="00683F4E"/>
    <w:rsid w:val="00684258"/>
    <w:rsid w:val="006843EA"/>
    <w:rsid w:val="00684535"/>
    <w:rsid w:val="0068454E"/>
    <w:rsid w:val="006846FA"/>
    <w:rsid w:val="00684740"/>
    <w:rsid w:val="006848A6"/>
    <w:rsid w:val="00685211"/>
    <w:rsid w:val="006853FC"/>
    <w:rsid w:val="0068546A"/>
    <w:rsid w:val="00685687"/>
    <w:rsid w:val="00685719"/>
    <w:rsid w:val="00685725"/>
    <w:rsid w:val="00685CA7"/>
    <w:rsid w:val="00685D3B"/>
    <w:rsid w:val="00685DE2"/>
    <w:rsid w:val="0068623E"/>
    <w:rsid w:val="00686366"/>
    <w:rsid w:val="0068653A"/>
    <w:rsid w:val="006866E0"/>
    <w:rsid w:val="00686706"/>
    <w:rsid w:val="0068673B"/>
    <w:rsid w:val="006868CB"/>
    <w:rsid w:val="00686EE4"/>
    <w:rsid w:val="0068721F"/>
    <w:rsid w:val="00687221"/>
    <w:rsid w:val="0068727F"/>
    <w:rsid w:val="006874FE"/>
    <w:rsid w:val="00687521"/>
    <w:rsid w:val="006876C6"/>
    <w:rsid w:val="00687891"/>
    <w:rsid w:val="00687C78"/>
    <w:rsid w:val="0069031C"/>
    <w:rsid w:val="00690447"/>
    <w:rsid w:val="00690844"/>
    <w:rsid w:val="00690CED"/>
    <w:rsid w:val="00690D12"/>
    <w:rsid w:val="00690F0E"/>
    <w:rsid w:val="00691278"/>
    <w:rsid w:val="006918F9"/>
    <w:rsid w:val="006919C5"/>
    <w:rsid w:val="00691A35"/>
    <w:rsid w:val="00691CA8"/>
    <w:rsid w:val="00691D23"/>
    <w:rsid w:val="00691D43"/>
    <w:rsid w:val="00691FB6"/>
    <w:rsid w:val="006923F8"/>
    <w:rsid w:val="00692521"/>
    <w:rsid w:val="00692602"/>
    <w:rsid w:val="00692799"/>
    <w:rsid w:val="006927F0"/>
    <w:rsid w:val="006928E9"/>
    <w:rsid w:val="00692979"/>
    <w:rsid w:val="00692A0D"/>
    <w:rsid w:val="00692A64"/>
    <w:rsid w:val="00692CE9"/>
    <w:rsid w:val="00693077"/>
    <w:rsid w:val="0069313E"/>
    <w:rsid w:val="00693295"/>
    <w:rsid w:val="006933AB"/>
    <w:rsid w:val="006935FA"/>
    <w:rsid w:val="00693ADC"/>
    <w:rsid w:val="00693CA1"/>
    <w:rsid w:val="00693CD9"/>
    <w:rsid w:val="00694039"/>
    <w:rsid w:val="00694063"/>
    <w:rsid w:val="006943ED"/>
    <w:rsid w:val="0069447C"/>
    <w:rsid w:val="006944F0"/>
    <w:rsid w:val="006949AD"/>
    <w:rsid w:val="00694A09"/>
    <w:rsid w:val="00694E53"/>
    <w:rsid w:val="00694FC9"/>
    <w:rsid w:val="006954C8"/>
    <w:rsid w:val="006954FA"/>
    <w:rsid w:val="00695694"/>
    <w:rsid w:val="0069577D"/>
    <w:rsid w:val="00695D50"/>
    <w:rsid w:val="00695D68"/>
    <w:rsid w:val="00695DBD"/>
    <w:rsid w:val="00695E95"/>
    <w:rsid w:val="00695ECE"/>
    <w:rsid w:val="00695FB6"/>
    <w:rsid w:val="00696244"/>
    <w:rsid w:val="00696547"/>
    <w:rsid w:val="006968C2"/>
    <w:rsid w:val="0069693B"/>
    <w:rsid w:val="006969D6"/>
    <w:rsid w:val="00696A4F"/>
    <w:rsid w:val="00696B8D"/>
    <w:rsid w:val="00696C33"/>
    <w:rsid w:val="00697273"/>
    <w:rsid w:val="0069755C"/>
    <w:rsid w:val="006979DC"/>
    <w:rsid w:val="006979EF"/>
    <w:rsid w:val="00697C2C"/>
    <w:rsid w:val="006A00E4"/>
    <w:rsid w:val="006A01FA"/>
    <w:rsid w:val="006A0271"/>
    <w:rsid w:val="006A05EF"/>
    <w:rsid w:val="006A0942"/>
    <w:rsid w:val="006A097B"/>
    <w:rsid w:val="006A0D25"/>
    <w:rsid w:val="006A0F0C"/>
    <w:rsid w:val="006A0F2A"/>
    <w:rsid w:val="006A0F44"/>
    <w:rsid w:val="006A104A"/>
    <w:rsid w:val="006A14FC"/>
    <w:rsid w:val="006A175B"/>
    <w:rsid w:val="006A18CF"/>
    <w:rsid w:val="006A18DD"/>
    <w:rsid w:val="006A1B7F"/>
    <w:rsid w:val="006A1E6E"/>
    <w:rsid w:val="006A1E7E"/>
    <w:rsid w:val="006A1E85"/>
    <w:rsid w:val="006A1ECB"/>
    <w:rsid w:val="006A2245"/>
    <w:rsid w:val="006A2278"/>
    <w:rsid w:val="006A2347"/>
    <w:rsid w:val="006A24B3"/>
    <w:rsid w:val="006A2D0E"/>
    <w:rsid w:val="006A2DC5"/>
    <w:rsid w:val="006A2E66"/>
    <w:rsid w:val="006A3116"/>
    <w:rsid w:val="006A31AE"/>
    <w:rsid w:val="006A3227"/>
    <w:rsid w:val="006A3334"/>
    <w:rsid w:val="006A3396"/>
    <w:rsid w:val="006A3574"/>
    <w:rsid w:val="006A3C80"/>
    <w:rsid w:val="006A3C85"/>
    <w:rsid w:val="006A3F94"/>
    <w:rsid w:val="006A408B"/>
    <w:rsid w:val="006A4113"/>
    <w:rsid w:val="006A42ED"/>
    <w:rsid w:val="006A448A"/>
    <w:rsid w:val="006A44C9"/>
    <w:rsid w:val="006A4513"/>
    <w:rsid w:val="006A457C"/>
    <w:rsid w:val="006A4584"/>
    <w:rsid w:val="006A484F"/>
    <w:rsid w:val="006A49B5"/>
    <w:rsid w:val="006A4D92"/>
    <w:rsid w:val="006A4D93"/>
    <w:rsid w:val="006A5185"/>
    <w:rsid w:val="006A53BD"/>
    <w:rsid w:val="006A55F0"/>
    <w:rsid w:val="006A5A45"/>
    <w:rsid w:val="006A5B41"/>
    <w:rsid w:val="006A5CA3"/>
    <w:rsid w:val="006A5E26"/>
    <w:rsid w:val="006A63A8"/>
    <w:rsid w:val="006A6725"/>
    <w:rsid w:val="006A6AB8"/>
    <w:rsid w:val="006A6B69"/>
    <w:rsid w:val="006A6BB0"/>
    <w:rsid w:val="006A6CBB"/>
    <w:rsid w:val="006A71A4"/>
    <w:rsid w:val="006A742A"/>
    <w:rsid w:val="006A7574"/>
    <w:rsid w:val="006A7604"/>
    <w:rsid w:val="006A764E"/>
    <w:rsid w:val="006A7864"/>
    <w:rsid w:val="006A7BF2"/>
    <w:rsid w:val="006A7C40"/>
    <w:rsid w:val="006A7FDD"/>
    <w:rsid w:val="006B0489"/>
    <w:rsid w:val="006B092A"/>
    <w:rsid w:val="006B0B24"/>
    <w:rsid w:val="006B0C04"/>
    <w:rsid w:val="006B0C66"/>
    <w:rsid w:val="006B0F1C"/>
    <w:rsid w:val="006B0FB6"/>
    <w:rsid w:val="006B1218"/>
    <w:rsid w:val="006B122A"/>
    <w:rsid w:val="006B1325"/>
    <w:rsid w:val="006B14F4"/>
    <w:rsid w:val="006B1513"/>
    <w:rsid w:val="006B163E"/>
    <w:rsid w:val="006B166D"/>
    <w:rsid w:val="006B16A9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1D"/>
    <w:rsid w:val="006B242D"/>
    <w:rsid w:val="006B2744"/>
    <w:rsid w:val="006B282E"/>
    <w:rsid w:val="006B3604"/>
    <w:rsid w:val="006B3732"/>
    <w:rsid w:val="006B393F"/>
    <w:rsid w:val="006B3A4D"/>
    <w:rsid w:val="006B3D66"/>
    <w:rsid w:val="006B3D7E"/>
    <w:rsid w:val="006B3E55"/>
    <w:rsid w:val="006B41C1"/>
    <w:rsid w:val="006B424C"/>
    <w:rsid w:val="006B47C5"/>
    <w:rsid w:val="006B4A18"/>
    <w:rsid w:val="006B4CD6"/>
    <w:rsid w:val="006B4D4E"/>
    <w:rsid w:val="006B5A4A"/>
    <w:rsid w:val="006B5CDC"/>
    <w:rsid w:val="006B5F65"/>
    <w:rsid w:val="006B6280"/>
    <w:rsid w:val="006B63B8"/>
    <w:rsid w:val="006B67E6"/>
    <w:rsid w:val="006B6805"/>
    <w:rsid w:val="006B6AD0"/>
    <w:rsid w:val="006B6BA3"/>
    <w:rsid w:val="006B6BF0"/>
    <w:rsid w:val="006B6C73"/>
    <w:rsid w:val="006B6C95"/>
    <w:rsid w:val="006B6EA9"/>
    <w:rsid w:val="006B725C"/>
    <w:rsid w:val="006B72AA"/>
    <w:rsid w:val="006B7335"/>
    <w:rsid w:val="006B7360"/>
    <w:rsid w:val="006B7426"/>
    <w:rsid w:val="006B74EE"/>
    <w:rsid w:val="006B7864"/>
    <w:rsid w:val="006B789D"/>
    <w:rsid w:val="006B7A8A"/>
    <w:rsid w:val="006B7CB4"/>
    <w:rsid w:val="006B7D5B"/>
    <w:rsid w:val="006B7F96"/>
    <w:rsid w:val="006C03B2"/>
    <w:rsid w:val="006C06BB"/>
    <w:rsid w:val="006C076F"/>
    <w:rsid w:val="006C080E"/>
    <w:rsid w:val="006C0942"/>
    <w:rsid w:val="006C09DD"/>
    <w:rsid w:val="006C0A1A"/>
    <w:rsid w:val="006C0C96"/>
    <w:rsid w:val="006C114C"/>
    <w:rsid w:val="006C1518"/>
    <w:rsid w:val="006C1B3F"/>
    <w:rsid w:val="006C1BF6"/>
    <w:rsid w:val="006C20C0"/>
    <w:rsid w:val="006C27AE"/>
    <w:rsid w:val="006C2837"/>
    <w:rsid w:val="006C2A6E"/>
    <w:rsid w:val="006C2F89"/>
    <w:rsid w:val="006C3201"/>
    <w:rsid w:val="006C375B"/>
    <w:rsid w:val="006C377A"/>
    <w:rsid w:val="006C3898"/>
    <w:rsid w:val="006C3B58"/>
    <w:rsid w:val="006C3EEA"/>
    <w:rsid w:val="006C3F40"/>
    <w:rsid w:val="006C3F6E"/>
    <w:rsid w:val="006C44D3"/>
    <w:rsid w:val="006C459D"/>
    <w:rsid w:val="006C45C1"/>
    <w:rsid w:val="006C4B0F"/>
    <w:rsid w:val="006C4B11"/>
    <w:rsid w:val="006C4BA2"/>
    <w:rsid w:val="006C4C28"/>
    <w:rsid w:val="006C4D69"/>
    <w:rsid w:val="006C4F9D"/>
    <w:rsid w:val="006C50C3"/>
    <w:rsid w:val="006C5215"/>
    <w:rsid w:val="006C5383"/>
    <w:rsid w:val="006C5389"/>
    <w:rsid w:val="006C566C"/>
    <w:rsid w:val="006C57EC"/>
    <w:rsid w:val="006C5A4C"/>
    <w:rsid w:val="006C5C20"/>
    <w:rsid w:val="006C5D59"/>
    <w:rsid w:val="006C5FF1"/>
    <w:rsid w:val="006C6287"/>
    <w:rsid w:val="006C62EB"/>
    <w:rsid w:val="006C644A"/>
    <w:rsid w:val="006C66DA"/>
    <w:rsid w:val="006C677C"/>
    <w:rsid w:val="006C6D75"/>
    <w:rsid w:val="006C6D9E"/>
    <w:rsid w:val="006C6E92"/>
    <w:rsid w:val="006C6FF2"/>
    <w:rsid w:val="006C75C9"/>
    <w:rsid w:val="006C76FA"/>
    <w:rsid w:val="006C7DE2"/>
    <w:rsid w:val="006D0233"/>
    <w:rsid w:val="006D03CD"/>
    <w:rsid w:val="006D0414"/>
    <w:rsid w:val="006D0494"/>
    <w:rsid w:val="006D0952"/>
    <w:rsid w:val="006D0A70"/>
    <w:rsid w:val="006D0AD9"/>
    <w:rsid w:val="006D0DED"/>
    <w:rsid w:val="006D0E17"/>
    <w:rsid w:val="006D0FFE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51F"/>
    <w:rsid w:val="006D2627"/>
    <w:rsid w:val="006D27E2"/>
    <w:rsid w:val="006D2A2B"/>
    <w:rsid w:val="006D2CD3"/>
    <w:rsid w:val="006D308C"/>
    <w:rsid w:val="006D31AF"/>
    <w:rsid w:val="006D31DD"/>
    <w:rsid w:val="006D3642"/>
    <w:rsid w:val="006D3A7B"/>
    <w:rsid w:val="006D43BD"/>
    <w:rsid w:val="006D47AB"/>
    <w:rsid w:val="006D492A"/>
    <w:rsid w:val="006D493C"/>
    <w:rsid w:val="006D4B71"/>
    <w:rsid w:val="006D4ED6"/>
    <w:rsid w:val="006D4F5A"/>
    <w:rsid w:val="006D4F72"/>
    <w:rsid w:val="006D5691"/>
    <w:rsid w:val="006D58A9"/>
    <w:rsid w:val="006D5966"/>
    <w:rsid w:val="006D59BF"/>
    <w:rsid w:val="006D5AE7"/>
    <w:rsid w:val="006D5B0A"/>
    <w:rsid w:val="006D5B2C"/>
    <w:rsid w:val="006D5EC2"/>
    <w:rsid w:val="006D5FEF"/>
    <w:rsid w:val="006D60D5"/>
    <w:rsid w:val="006D615D"/>
    <w:rsid w:val="006D68E3"/>
    <w:rsid w:val="006D6B2C"/>
    <w:rsid w:val="006D6D22"/>
    <w:rsid w:val="006D6E0D"/>
    <w:rsid w:val="006D6E0F"/>
    <w:rsid w:val="006D6FD3"/>
    <w:rsid w:val="006D7081"/>
    <w:rsid w:val="006D735D"/>
    <w:rsid w:val="006D7594"/>
    <w:rsid w:val="006D7598"/>
    <w:rsid w:val="006D76E5"/>
    <w:rsid w:val="006D7B93"/>
    <w:rsid w:val="006D7DAD"/>
    <w:rsid w:val="006E000F"/>
    <w:rsid w:val="006E02A1"/>
    <w:rsid w:val="006E0900"/>
    <w:rsid w:val="006E0AB3"/>
    <w:rsid w:val="006E0B16"/>
    <w:rsid w:val="006E0BC6"/>
    <w:rsid w:val="006E0E60"/>
    <w:rsid w:val="006E0ED0"/>
    <w:rsid w:val="006E0F8D"/>
    <w:rsid w:val="006E0FFD"/>
    <w:rsid w:val="006E1571"/>
    <w:rsid w:val="006E176F"/>
    <w:rsid w:val="006E1813"/>
    <w:rsid w:val="006E1EE9"/>
    <w:rsid w:val="006E2096"/>
    <w:rsid w:val="006E22CC"/>
    <w:rsid w:val="006E2405"/>
    <w:rsid w:val="006E260B"/>
    <w:rsid w:val="006E2AA6"/>
    <w:rsid w:val="006E2B79"/>
    <w:rsid w:val="006E2D8E"/>
    <w:rsid w:val="006E2F62"/>
    <w:rsid w:val="006E2FBC"/>
    <w:rsid w:val="006E3000"/>
    <w:rsid w:val="006E3457"/>
    <w:rsid w:val="006E3D3A"/>
    <w:rsid w:val="006E4362"/>
    <w:rsid w:val="006E4469"/>
    <w:rsid w:val="006E459B"/>
    <w:rsid w:val="006E49A8"/>
    <w:rsid w:val="006E4ADC"/>
    <w:rsid w:val="006E4C63"/>
    <w:rsid w:val="006E4EC2"/>
    <w:rsid w:val="006E5001"/>
    <w:rsid w:val="006E50DF"/>
    <w:rsid w:val="006E512D"/>
    <w:rsid w:val="006E5151"/>
    <w:rsid w:val="006E54EC"/>
    <w:rsid w:val="006E554E"/>
    <w:rsid w:val="006E56FC"/>
    <w:rsid w:val="006E5739"/>
    <w:rsid w:val="006E605A"/>
    <w:rsid w:val="006E628F"/>
    <w:rsid w:val="006E63EA"/>
    <w:rsid w:val="006E6645"/>
    <w:rsid w:val="006E684A"/>
    <w:rsid w:val="006E6A05"/>
    <w:rsid w:val="006E6A86"/>
    <w:rsid w:val="006E6CA2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B7"/>
    <w:rsid w:val="006E7CE5"/>
    <w:rsid w:val="006E7E0C"/>
    <w:rsid w:val="006E7E49"/>
    <w:rsid w:val="006E7F2E"/>
    <w:rsid w:val="006E7F71"/>
    <w:rsid w:val="006F05C2"/>
    <w:rsid w:val="006F0876"/>
    <w:rsid w:val="006F090B"/>
    <w:rsid w:val="006F0C12"/>
    <w:rsid w:val="006F0C5B"/>
    <w:rsid w:val="006F0EB1"/>
    <w:rsid w:val="006F1008"/>
    <w:rsid w:val="006F13A9"/>
    <w:rsid w:val="006F13F3"/>
    <w:rsid w:val="006F1683"/>
    <w:rsid w:val="006F18ED"/>
    <w:rsid w:val="006F19F5"/>
    <w:rsid w:val="006F1CCB"/>
    <w:rsid w:val="006F1D86"/>
    <w:rsid w:val="006F1F0C"/>
    <w:rsid w:val="006F22CB"/>
    <w:rsid w:val="006F237C"/>
    <w:rsid w:val="006F25AA"/>
    <w:rsid w:val="006F27CA"/>
    <w:rsid w:val="006F2901"/>
    <w:rsid w:val="006F2909"/>
    <w:rsid w:val="006F291E"/>
    <w:rsid w:val="006F2E21"/>
    <w:rsid w:val="006F3052"/>
    <w:rsid w:val="006F314D"/>
    <w:rsid w:val="006F3612"/>
    <w:rsid w:val="006F3738"/>
    <w:rsid w:val="006F3A87"/>
    <w:rsid w:val="006F3B01"/>
    <w:rsid w:val="006F3BDF"/>
    <w:rsid w:val="006F4072"/>
    <w:rsid w:val="006F407D"/>
    <w:rsid w:val="006F4189"/>
    <w:rsid w:val="006F4574"/>
    <w:rsid w:val="006F4862"/>
    <w:rsid w:val="006F4A19"/>
    <w:rsid w:val="006F4A32"/>
    <w:rsid w:val="006F4A70"/>
    <w:rsid w:val="006F4B0E"/>
    <w:rsid w:val="006F4C7E"/>
    <w:rsid w:val="006F4D51"/>
    <w:rsid w:val="006F4E88"/>
    <w:rsid w:val="006F5122"/>
    <w:rsid w:val="006F547B"/>
    <w:rsid w:val="006F557B"/>
    <w:rsid w:val="006F579F"/>
    <w:rsid w:val="006F5AB6"/>
    <w:rsid w:val="006F5B41"/>
    <w:rsid w:val="006F6361"/>
    <w:rsid w:val="006F64A0"/>
    <w:rsid w:val="006F6689"/>
    <w:rsid w:val="006F6740"/>
    <w:rsid w:val="006F6D2E"/>
    <w:rsid w:val="006F746D"/>
    <w:rsid w:val="006F78CE"/>
    <w:rsid w:val="006F7A92"/>
    <w:rsid w:val="006F7B37"/>
    <w:rsid w:val="006F7C53"/>
    <w:rsid w:val="006F7E3A"/>
    <w:rsid w:val="006F7E42"/>
    <w:rsid w:val="00700042"/>
    <w:rsid w:val="0070023A"/>
    <w:rsid w:val="00700332"/>
    <w:rsid w:val="007010F2"/>
    <w:rsid w:val="007013E1"/>
    <w:rsid w:val="0070146D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C58"/>
    <w:rsid w:val="00702DFC"/>
    <w:rsid w:val="00703019"/>
    <w:rsid w:val="00703112"/>
    <w:rsid w:val="007034BC"/>
    <w:rsid w:val="0070350E"/>
    <w:rsid w:val="007035F6"/>
    <w:rsid w:val="007036E5"/>
    <w:rsid w:val="00703824"/>
    <w:rsid w:val="0070384A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377"/>
    <w:rsid w:val="00705584"/>
    <w:rsid w:val="0070581F"/>
    <w:rsid w:val="00705E96"/>
    <w:rsid w:val="007060E1"/>
    <w:rsid w:val="0070660A"/>
    <w:rsid w:val="00706980"/>
    <w:rsid w:val="00706D6D"/>
    <w:rsid w:val="00706DD5"/>
    <w:rsid w:val="00706DFB"/>
    <w:rsid w:val="00706E08"/>
    <w:rsid w:val="00706FAE"/>
    <w:rsid w:val="0070711F"/>
    <w:rsid w:val="0070743B"/>
    <w:rsid w:val="00707AE0"/>
    <w:rsid w:val="00707CFF"/>
    <w:rsid w:val="00707D32"/>
    <w:rsid w:val="00710014"/>
    <w:rsid w:val="007101EE"/>
    <w:rsid w:val="00710780"/>
    <w:rsid w:val="00710994"/>
    <w:rsid w:val="007109CD"/>
    <w:rsid w:val="00710A3E"/>
    <w:rsid w:val="00710A67"/>
    <w:rsid w:val="00710D33"/>
    <w:rsid w:val="007110FE"/>
    <w:rsid w:val="00711139"/>
    <w:rsid w:val="0071134C"/>
    <w:rsid w:val="007116E9"/>
    <w:rsid w:val="007116F3"/>
    <w:rsid w:val="00711760"/>
    <w:rsid w:val="0071196B"/>
    <w:rsid w:val="00711A0F"/>
    <w:rsid w:val="00711AE4"/>
    <w:rsid w:val="00711BE8"/>
    <w:rsid w:val="00711D10"/>
    <w:rsid w:val="00711D73"/>
    <w:rsid w:val="00711E0C"/>
    <w:rsid w:val="007128CA"/>
    <w:rsid w:val="00712A0F"/>
    <w:rsid w:val="00712FDB"/>
    <w:rsid w:val="00713385"/>
    <w:rsid w:val="007136B2"/>
    <w:rsid w:val="0071370E"/>
    <w:rsid w:val="0071374D"/>
    <w:rsid w:val="0071390E"/>
    <w:rsid w:val="00713B48"/>
    <w:rsid w:val="00713CA2"/>
    <w:rsid w:val="00713FFB"/>
    <w:rsid w:val="00714201"/>
    <w:rsid w:val="00714312"/>
    <w:rsid w:val="007143BE"/>
    <w:rsid w:val="0071442A"/>
    <w:rsid w:val="0071452A"/>
    <w:rsid w:val="00714722"/>
    <w:rsid w:val="00714A74"/>
    <w:rsid w:val="00714A8C"/>
    <w:rsid w:val="00714D6A"/>
    <w:rsid w:val="007151F7"/>
    <w:rsid w:val="007152C0"/>
    <w:rsid w:val="00715671"/>
    <w:rsid w:val="007156F7"/>
    <w:rsid w:val="007158C4"/>
    <w:rsid w:val="00715AED"/>
    <w:rsid w:val="00715E26"/>
    <w:rsid w:val="00715F49"/>
    <w:rsid w:val="007161E7"/>
    <w:rsid w:val="007162F2"/>
    <w:rsid w:val="007163BF"/>
    <w:rsid w:val="0071649C"/>
    <w:rsid w:val="007165D8"/>
    <w:rsid w:val="00716C3F"/>
    <w:rsid w:val="00716CD3"/>
    <w:rsid w:val="00716CDC"/>
    <w:rsid w:val="00716F80"/>
    <w:rsid w:val="00716FB1"/>
    <w:rsid w:val="00716FC0"/>
    <w:rsid w:val="00717267"/>
    <w:rsid w:val="007178EE"/>
    <w:rsid w:val="00717B0A"/>
    <w:rsid w:val="00720759"/>
    <w:rsid w:val="00720774"/>
    <w:rsid w:val="00720BD4"/>
    <w:rsid w:val="00720BE6"/>
    <w:rsid w:val="00720E1E"/>
    <w:rsid w:val="00720EA9"/>
    <w:rsid w:val="00720EAF"/>
    <w:rsid w:val="00721198"/>
    <w:rsid w:val="0072130B"/>
    <w:rsid w:val="0072149B"/>
    <w:rsid w:val="007215A9"/>
    <w:rsid w:val="00721626"/>
    <w:rsid w:val="007216CD"/>
    <w:rsid w:val="007218A9"/>
    <w:rsid w:val="0072190B"/>
    <w:rsid w:val="007219ED"/>
    <w:rsid w:val="00721BC8"/>
    <w:rsid w:val="00721D61"/>
    <w:rsid w:val="00721E1D"/>
    <w:rsid w:val="007221B1"/>
    <w:rsid w:val="007221F1"/>
    <w:rsid w:val="00722295"/>
    <w:rsid w:val="00722649"/>
    <w:rsid w:val="00722B56"/>
    <w:rsid w:val="00722B72"/>
    <w:rsid w:val="00722C1D"/>
    <w:rsid w:val="007230B7"/>
    <w:rsid w:val="007230E2"/>
    <w:rsid w:val="0072345D"/>
    <w:rsid w:val="00723487"/>
    <w:rsid w:val="00723701"/>
    <w:rsid w:val="00723C97"/>
    <w:rsid w:val="00723EC3"/>
    <w:rsid w:val="00724150"/>
    <w:rsid w:val="00724426"/>
    <w:rsid w:val="007246F3"/>
    <w:rsid w:val="00724749"/>
    <w:rsid w:val="00724A32"/>
    <w:rsid w:val="00725068"/>
    <w:rsid w:val="007250C0"/>
    <w:rsid w:val="007252DE"/>
    <w:rsid w:val="007254A9"/>
    <w:rsid w:val="007254B1"/>
    <w:rsid w:val="0072560E"/>
    <w:rsid w:val="007259B8"/>
    <w:rsid w:val="007259C5"/>
    <w:rsid w:val="00725CB6"/>
    <w:rsid w:val="00725D75"/>
    <w:rsid w:val="0072602E"/>
    <w:rsid w:val="00726281"/>
    <w:rsid w:val="007262C8"/>
    <w:rsid w:val="0072665F"/>
    <w:rsid w:val="00726661"/>
    <w:rsid w:val="0072689A"/>
    <w:rsid w:val="00726AEA"/>
    <w:rsid w:val="00727295"/>
    <w:rsid w:val="00727493"/>
    <w:rsid w:val="00727683"/>
    <w:rsid w:val="00727BEB"/>
    <w:rsid w:val="00727E9F"/>
    <w:rsid w:val="00730302"/>
    <w:rsid w:val="00730508"/>
    <w:rsid w:val="0073102C"/>
    <w:rsid w:val="00731032"/>
    <w:rsid w:val="007311E5"/>
    <w:rsid w:val="0073128B"/>
    <w:rsid w:val="0073171A"/>
    <w:rsid w:val="007317D4"/>
    <w:rsid w:val="00731A41"/>
    <w:rsid w:val="00731D37"/>
    <w:rsid w:val="00731E4B"/>
    <w:rsid w:val="00731E9C"/>
    <w:rsid w:val="007321F8"/>
    <w:rsid w:val="00732321"/>
    <w:rsid w:val="00732425"/>
    <w:rsid w:val="007328BA"/>
    <w:rsid w:val="00733315"/>
    <w:rsid w:val="00733768"/>
    <w:rsid w:val="00733858"/>
    <w:rsid w:val="00733A74"/>
    <w:rsid w:val="00733A80"/>
    <w:rsid w:val="00733AA9"/>
    <w:rsid w:val="00733B1F"/>
    <w:rsid w:val="00733B57"/>
    <w:rsid w:val="00733F4E"/>
    <w:rsid w:val="00733FB8"/>
    <w:rsid w:val="0073405A"/>
    <w:rsid w:val="0073415C"/>
    <w:rsid w:val="0073424D"/>
    <w:rsid w:val="0073476C"/>
    <w:rsid w:val="0073497A"/>
    <w:rsid w:val="007353CC"/>
    <w:rsid w:val="007356D0"/>
    <w:rsid w:val="0073587A"/>
    <w:rsid w:val="007359D8"/>
    <w:rsid w:val="00735BB5"/>
    <w:rsid w:val="00735D07"/>
    <w:rsid w:val="00735EA8"/>
    <w:rsid w:val="007360AC"/>
    <w:rsid w:val="00736179"/>
    <w:rsid w:val="0073637C"/>
    <w:rsid w:val="00736801"/>
    <w:rsid w:val="00736983"/>
    <w:rsid w:val="00736A28"/>
    <w:rsid w:val="00736D7B"/>
    <w:rsid w:val="00737753"/>
    <w:rsid w:val="007377ED"/>
    <w:rsid w:val="0073780E"/>
    <w:rsid w:val="007379C8"/>
    <w:rsid w:val="00737A56"/>
    <w:rsid w:val="00737A57"/>
    <w:rsid w:val="00740461"/>
    <w:rsid w:val="007404CC"/>
    <w:rsid w:val="00740698"/>
    <w:rsid w:val="007406C0"/>
    <w:rsid w:val="007409B0"/>
    <w:rsid w:val="007409E8"/>
    <w:rsid w:val="00740AC1"/>
    <w:rsid w:val="00740B0C"/>
    <w:rsid w:val="00740B3A"/>
    <w:rsid w:val="00740CD3"/>
    <w:rsid w:val="00740FFC"/>
    <w:rsid w:val="0074108B"/>
    <w:rsid w:val="00741116"/>
    <w:rsid w:val="007414DA"/>
    <w:rsid w:val="0074156A"/>
    <w:rsid w:val="00741768"/>
    <w:rsid w:val="0074178F"/>
    <w:rsid w:val="007419FC"/>
    <w:rsid w:val="00741C0F"/>
    <w:rsid w:val="00741FC7"/>
    <w:rsid w:val="007420C9"/>
    <w:rsid w:val="007421DA"/>
    <w:rsid w:val="00742235"/>
    <w:rsid w:val="007422B2"/>
    <w:rsid w:val="00742340"/>
    <w:rsid w:val="00742695"/>
    <w:rsid w:val="00742760"/>
    <w:rsid w:val="007428CF"/>
    <w:rsid w:val="007429AB"/>
    <w:rsid w:val="00742A51"/>
    <w:rsid w:val="00742BFB"/>
    <w:rsid w:val="00742DB7"/>
    <w:rsid w:val="00742E47"/>
    <w:rsid w:val="00742EC0"/>
    <w:rsid w:val="0074314C"/>
    <w:rsid w:val="00743230"/>
    <w:rsid w:val="00743257"/>
    <w:rsid w:val="0074336F"/>
    <w:rsid w:val="00743612"/>
    <w:rsid w:val="00743757"/>
    <w:rsid w:val="00743867"/>
    <w:rsid w:val="00743C27"/>
    <w:rsid w:val="00743C5D"/>
    <w:rsid w:val="00743C99"/>
    <w:rsid w:val="00743D8A"/>
    <w:rsid w:val="00744055"/>
    <w:rsid w:val="00744FB1"/>
    <w:rsid w:val="0074540D"/>
    <w:rsid w:val="0074547B"/>
    <w:rsid w:val="00745586"/>
    <w:rsid w:val="007456A5"/>
    <w:rsid w:val="0074576E"/>
    <w:rsid w:val="00745E76"/>
    <w:rsid w:val="00745EBB"/>
    <w:rsid w:val="0074602B"/>
    <w:rsid w:val="00746167"/>
    <w:rsid w:val="00746199"/>
    <w:rsid w:val="0074644A"/>
    <w:rsid w:val="00746899"/>
    <w:rsid w:val="00746C84"/>
    <w:rsid w:val="00747446"/>
    <w:rsid w:val="00747BD8"/>
    <w:rsid w:val="00747E09"/>
    <w:rsid w:val="00747F05"/>
    <w:rsid w:val="00747FE3"/>
    <w:rsid w:val="00750114"/>
    <w:rsid w:val="007502B5"/>
    <w:rsid w:val="0075038A"/>
    <w:rsid w:val="00750771"/>
    <w:rsid w:val="00750902"/>
    <w:rsid w:val="007509F9"/>
    <w:rsid w:val="00750E1F"/>
    <w:rsid w:val="007510E6"/>
    <w:rsid w:val="007515C8"/>
    <w:rsid w:val="007515FA"/>
    <w:rsid w:val="007516AA"/>
    <w:rsid w:val="007516CA"/>
    <w:rsid w:val="00751734"/>
    <w:rsid w:val="007517D1"/>
    <w:rsid w:val="00751F76"/>
    <w:rsid w:val="007521AC"/>
    <w:rsid w:val="00752497"/>
    <w:rsid w:val="0075288B"/>
    <w:rsid w:val="00752FE7"/>
    <w:rsid w:val="007536BB"/>
    <w:rsid w:val="007539DE"/>
    <w:rsid w:val="00753AEA"/>
    <w:rsid w:val="00753B9D"/>
    <w:rsid w:val="00753E4A"/>
    <w:rsid w:val="00753E73"/>
    <w:rsid w:val="00753F01"/>
    <w:rsid w:val="0075401D"/>
    <w:rsid w:val="0075412E"/>
    <w:rsid w:val="007541E9"/>
    <w:rsid w:val="007545AE"/>
    <w:rsid w:val="0075461F"/>
    <w:rsid w:val="00754705"/>
    <w:rsid w:val="00754903"/>
    <w:rsid w:val="00754D64"/>
    <w:rsid w:val="00754EDE"/>
    <w:rsid w:val="00755083"/>
    <w:rsid w:val="0075567B"/>
    <w:rsid w:val="007556A5"/>
    <w:rsid w:val="007559D8"/>
    <w:rsid w:val="00755B06"/>
    <w:rsid w:val="00755E06"/>
    <w:rsid w:val="00756069"/>
    <w:rsid w:val="0075639D"/>
    <w:rsid w:val="007564B4"/>
    <w:rsid w:val="007565E2"/>
    <w:rsid w:val="00756EFC"/>
    <w:rsid w:val="007570A3"/>
    <w:rsid w:val="007572E9"/>
    <w:rsid w:val="00757495"/>
    <w:rsid w:val="00757902"/>
    <w:rsid w:val="00757A12"/>
    <w:rsid w:val="00757A61"/>
    <w:rsid w:val="00757CCC"/>
    <w:rsid w:val="00757CD9"/>
    <w:rsid w:val="00757D4D"/>
    <w:rsid w:val="00757E8E"/>
    <w:rsid w:val="00757FE8"/>
    <w:rsid w:val="007600CF"/>
    <w:rsid w:val="0076018C"/>
    <w:rsid w:val="00760380"/>
    <w:rsid w:val="007604AF"/>
    <w:rsid w:val="007604E2"/>
    <w:rsid w:val="00760756"/>
    <w:rsid w:val="007608B3"/>
    <w:rsid w:val="00760D79"/>
    <w:rsid w:val="00760E75"/>
    <w:rsid w:val="00761078"/>
    <w:rsid w:val="007610DC"/>
    <w:rsid w:val="0076131B"/>
    <w:rsid w:val="00761363"/>
    <w:rsid w:val="007613AF"/>
    <w:rsid w:val="007613B4"/>
    <w:rsid w:val="00761488"/>
    <w:rsid w:val="00761520"/>
    <w:rsid w:val="0076169F"/>
    <w:rsid w:val="007619FB"/>
    <w:rsid w:val="00761ECC"/>
    <w:rsid w:val="0076200C"/>
    <w:rsid w:val="0076206D"/>
    <w:rsid w:val="00762332"/>
    <w:rsid w:val="007624B0"/>
    <w:rsid w:val="007624B9"/>
    <w:rsid w:val="00762924"/>
    <w:rsid w:val="0076295C"/>
    <w:rsid w:val="00762A84"/>
    <w:rsid w:val="00762B89"/>
    <w:rsid w:val="00762BA7"/>
    <w:rsid w:val="00762FFD"/>
    <w:rsid w:val="00763055"/>
    <w:rsid w:val="0076314E"/>
    <w:rsid w:val="00763272"/>
    <w:rsid w:val="0076357A"/>
    <w:rsid w:val="0076375B"/>
    <w:rsid w:val="00763CB6"/>
    <w:rsid w:val="00763D32"/>
    <w:rsid w:val="00764140"/>
    <w:rsid w:val="00764340"/>
    <w:rsid w:val="0076442F"/>
    <w:rsid w:val="00764832"/>
    <w:rsid w:val="00764D91"/>
    <w:rsid w:val="00764E4E"/>
    <w:rsid w:val="00764EB8"/>
    <w:rsid w:val="00765098"/>
    <w:rsid w:val="00765391"/>
    <w:rsid w:val="007657DC"/>
    <w:rsid w:val="0076598E"/>
    <w:rsid w:val="00765A64"/>
    <w:rsid w:val="00765D03"/>
    <w:rsid w:val="00765DA0"/>
    <w:rsid w:val="00765FDC"/>
    <w:rsid w:val="00766559"/>
    <w:rsid w:val="007667D5"/>
    <w:rsid w:val="00766A2D"/>
    <w:rsid w:val="00766A74"/>
    <w:rsid w:val="00766B0E"/>
    <w:rsid w:val="00766BCA"/>
    <w:rsid w:val="00766BFB"/>
    <w:rsid w:val="00766D3F"/>
    <w:rsid w:val="00766DFE"/>
    <w:rsid w:val="00766E27"/>
    <w:rsid w:val="0076714E"/>
    <w:rsid w:val="0076731C"/>
    <w:rsid w:val="00767355"/>
    <w:rsid w:val="00767416"/>
    <w:rsid w:val="0076747C"/>
    <w:rsid w:val="00767536"/>
    <w:rsid w:val="007676F2"/>
    <w:rsid w:val="007678B6"/>
    <w:rsid w:val="00767A37"/>
    <w:rsid w:val="00767BE0"/>
    <w:rsid w:val="0077003A"/>
    <w:rsid w:val="0077064F"/>
    <w:rsid w:val="007706CC"/>
    <w:rsid w:val="00770CB3"/>
    <w:rsid w:val="00770CEE"/>
    <w:rsid w:val="00771284"/>
    <w:rsid w:val="007718CC"/>
    <w:rsid w:val="007719DC"/>
    <w:rsid w:val="00771A9F"/>
    <w:rsid w:val="007721AD"/>
    <w:rsid w:val="00772543"/>
    <w:rsid w:val="00772C97"/>
    <w:rsid w:val="00772D15"/>
    <w:rsid w:val="00772DC3"/>
    <w:rsid w:val="007733C4"/>
    <w:rsid w:val="007734DE"/>
    <w:rsid w:val="0077382F"/>
    <w:rsid w:val="00773872"/>
    <w:rsid w:val="00773C06"/>
    <w:rsid w:val="00773EEF"/>
    <w:rsid w:val="00773F62"/>
    <w:rsid w:val="007743A1"/>
    <w:rsid w:val="007744EF"/>
    <w:rsid w:val="0077453B"/>
    <w:rsid w:val="00774836"/>
    <w:rsid w:val="007749C1"/>
    <w:rsid w:val="00774A6D"/>
    <w:rsid w:val="007750DC"/>
    <w:rsid w:val="00775330"/>
    <w:rsid w:val="00775A79"/>
    <w:rsid w:val="00775A8A"/>
    <w:rsid w:val="00775BAA"/>
    <w:rsid w:val="00775CE8"/>
    <w:rsid w:val="00775D0E"/>
    <w:rsid w:val="00775EFD"/>
    <w:rsid w:val="00775F11"/>
    <w:rsid w:val="007760CB"/>
    <w:rsid w:val="007762C3"/>
    <w:rsid w:val="007762CD"/>
    <w:rsid w:val="00776714"/>
    <w:rsid w:val="00776893"/>
    <w:rsid w:val="007768F2"/>
    <w:rsid w:val="0077696C"/>
    <w:rsid w:val="007769D8"/>
    <w:rsid w:val="00776C25"/>
    <w:rsid w:val="00776E9E"/>
    <w:rsid w:val="00777053"/>
    <w:rsid w:val="0077706B"/>
    <w:rsid w:val="007770F3"/>
    <w:rsid w:val="00777386"/>
    <w:rsid w:val="007775EB"/>
    <w:rsid w:val="00777674"/>
    <w:rsid w:val="007777C3"/>
    <w:rsid w:val="007779DD"/>
    <w:rsid w:val="00777CD9"/>
    <w:rsid w:val="00777EE4"/>
    <w:rsid w:val="00777EE9"/>
    <w:rsid w:val="00780657"/>
    <w:rsid w:val="0078085A"/>
    <w:rsid w:val="00780980"/>
    <w:rsid w:val="007809E1"/>
    <w:rsid w:val="00780FD1"/>
    <w:rsid w:val="00781089"/>
    <w:rsid w:val="0078109E"/>
    <w:rsid w:val="0078114A"/>
    <w:rsid w:val="0078118C"/>
    <w:rsid w:val="0078146E"/>
    <w:rsid w:val="0078151D"/>
    <w:rsid w:val="00781633"/>
    <w:rsid w:val="0078165E"/>
    <w:rsid w:val="007816FD"/>
    <w:rsid w:val="00781778"/>
    <w:rsid w:val="00781A6D"/>
    <w:rsid w:val="00781B9A"/>
    <w:rsid w:val="00781DAD"/>
    <w:rsid w:val="00782266"/>
    <w:rsid w:val="007822AF"/>
    <w:rsid w:val="0078243D"/>
    <w:rsid w:val="0078246A"/>
    <w:rsid w:val="00782B9C"/>
    <w:rsid w:val="00782C54"/>
    <w:rsid w:val="00782D8A"/>
    <w:rsid w:val="00783171"/>
    <w:rsid w:val="00783315"/>
    <w:rsid w:val="007833C3"/>
    <w:rsid w:val="007837BE"/>
    <w:rsid w:val="0078380D"/>
    <w:rsid w:val="00783B8B"/>
    <w:rsid w:val="00783BB5"/>
    <w:rsid w:val="00783BD9"/>
    <w:rsid w:val="00783C70"/>
    <w:rsid w:val="007842FE"/>
    <w:rsid w:val="00784602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50C8"/>
    <w:rsid w:val="00786061"/>
    <w:rsid w:val="0078606D"/>
    <w:rsid w:val="007861D1"/>
    <w:rsid w:val="0078624C"/>
    <w:rsid w:val="00786272"/>
    <w:rsid w:val="007862C7"/>
    <w:rsid w:val="007864B2"/>
    <w:rsid w:val="00786620"/>
    <w:rsid w:val="007868B7"/>
    <w:rsid w:val="00786BC0"/>
    <w:rsid w:val="00787283"/>
    <w:rsid w:val="007874D5"/>
    <w:rsid w:val="0078756D"/>
    <w:rsid w:val="00787736"/>
    <w:rsid w:val="007878F1"/>
    <w:rsid w:val="00787977"/>
    <w:rsid w:val="00787A55"/>
    <w:rsid w:val="00787ACD"/>
    <w:rsid w:val="00787D5D"/>
    <w:rsid w:val="00787DD9"/>
    <w:rsid w:val="00787F09"/>
    <w:rsid w:val="00787FE4"/>
    <w:rsid w:val="00787FF1"/>
    <w:rsid w:val="00790014"/>
    <w:rsid w:val="007902F7"/>
    <w:rsid w:val="00790391"/>
    <w:rsid w:val="0079051B"/>
    <w:rsid w:val="00790C13"/>
    <w:rsid w:val="00790E21"/>
    <w:rsid w:val="00791014"/>
    <w:rsid w:val="0079117B"/>
    <w:rsid w:val="007916D2"/>
    <w:rsid w:val="00791751"/>
    <w:rsid w:val="007917CA"/>
    <w:rsid w:val="0079196D"/>
    <w:rsid w:val="00791ADE"/>
    <w:rsid w:val="00791BEA"/>
    <w:rsid w:val="00791FB5"/>
    <w:rsid w:val="0079250E"/>
    <w:rsid w:val="007926B7"/>
    <w:rsid w:val="00792C8E"/>
    <w:rsid w:val="00792DB2"/>
    <w:rsid w:val="00792ECC"/>
    <w:rsid w:val="00792F7F"/>
    <w:rsid w:val="00792FCC"/>
    <w:rsid w:val="0079337E"/>
    <w:rsid w:val="00793469"/>
    <w:rsid w:val="0079388C"/>
    <w:rsid w:val="007939C7"/>
    <w:rsid w:val="00793BDC"/>
    <w:rsid w:val="00793F70"/>
    <w:rsid w:val="007947FB"/>
    <w:rsid w:val="00794D02"/>
    <w:rsid w:val="00795161"/>
    <w:rsid w:val="007953DC"/>
    <w:rsid w:val="0079541B"/>
    <w:rsid w:val="007954AC"/>
    <w:rsid w:val="007955C9"/>
    <w:rsid w:val="00795601"/>
    <w:rsid w:val="0079569D"/>
    <w:rsid w:val="00795760"/>
    <w:rsid w:val="00795AED"/>
    <w:rsid w:val="0079601B"/>
    <w:rsid w:val="0079605F"/>
    <w:rsid w:val="00796071"/>
    <w:rsid w:val="007962E1"/>
    <w:rsid w:val="007962ED"/>
    <w:rsid w:val="007964BD"/>
    <w:rsid w:val="00796504"/>
    <w:rsid w:val="0079663F"/>
    <w:rsid w:val="007968C9"/>
    <w:rsid w:val="007969D1"/>
    <w:rsid w:val="00796BA2"/>
    <w:rsid w:val="00796F91"/>
    <w:rsid w:val="00797225"/>
    <w:rsid w:val="00797A31"/>
    <w:rsid w:val="00797B4F"/>
    <w:rsid w:val="00797B56"/>
    <w:rsid w:val="00797CB0"/>
    <w:rsid w:val="00797CC7"/>
    <w:rsid w:val="00797DAA"/>
    <w:rsid w:val="00797DDD"/>
    <w:rsid w:val="00797E01"/>
    <w:rsid w:val="00797FCF"/>
    <w:rsid w:val="007A0616"/>
    <w:rsid w:val="007A06ED"/>
    <w:rsid w:val="007A08AC"/>
    <w:rsid w:val="007A09AA"/>
    <w:rsid w:val="007A0AC7"/>
    <w:rsid w:val="007A0BA3"/>
    <w:rsid w:val="007A0D93"/>
    <w:rsid w:val="007A0D9C"/>
    <w:rsid w:val="007A0DAC"/>
    <w:rsid w:val="007A0F46"/>
    <w:rsid w:val="007A0F6B"/>
    <w:rsid w:val="007A1189"/>
    <w:rsid w:val="007A1191"/>
    <w:rsid w:val="007A130A"/>
    <w:rsid w:val="007A1530"/>
    <w:rsid w:val="007A15BA"/>
    <w:rsid w:val="007A166E"/>
    <w:rsid w:val="007A1757"/>
    <w:rsid w:val="007A19DA"/>
    <w:rsid w:val="007A1B63"/>
    <w:rsid w:val="007A2200"/>
    <w:rsid w:val="007A2A5A"/>
    <w:rsid w:val="007A2BFF"/>
    <w:rsid w:val="007A2DE7"/>
    <w:rsid w:val="007A300F"/>
    <w:rsid w:val="007A3040"/>
    <w:rsid w:val="007A30CD"/>
    <w:rsid w:val="007A3373"/>
    <w:rsid w:val="007A3376"/>
    <w:rsid w:val="007A3395"/>
    <w:rsid w:val="007A3409"/>
    <w:rsid w:val="007A3505"/>
    <w:rsid w:val="007A391A"/>
    <w:rsid w:val="007A3BF2"/>
    <w:rsid w:val="007A406B"/>
    <w:rsid w:val="007A4264"/>
    <w:rsid w:val="007A43F5"/>
    <w:rsid w:val="007A4A07"/>
    <w:rsid w:val="007A4AF1"/>
    <w:rsid w:val="007A4B1D"/>
    <w:rsid w:val="007A5091"/>
    <w:rsid w:val="007A51AB"/>
    <w:rsid w:val="007A5288"/>
    <w:rsid w:val="007A597C"/>
    <w:rsid w:val="007A5DAF"/>
    <w:rsid w:val="007A5E95"/>
    <w:rsid w:val="007A618D"/>
    <w:rsid w:val="007A6333"/>
    <w:rsid w:val="007A6477"/>
    <w:rsid w:val="007A6501"/>
    <w:rsid w:val="007A68B6"/>
    <w:rsid w:val="007A6909"/>
    <w:rsid w:val="007A6DE7"/>
    <w:rsid w:val="007A75A3"/>
    <w:rsid w:val="007A7675"/>
    <w:rsid w:val="007A7A14"/>
    <w:rsid w:val="007A7EA2"/>
    <w:rsid w:val="007B0253"/>
    <w:rsid w:val="007B0475"/>
    <w:rsid w:val="007B073B"/>
    <w:rsid w:val="007B0865"/>
    <w:rsid w:val="007B09ED"/>
    <w:rsid w:val="007B0B92"/>
    <w:rsid w:val="007B0F0D"/>
    <w:rsid w:val="007B1061"/>
    <w:rsid w:val="007B11D2"/>
    <w:rsid w:val="007B14A8"/>
    <w:rsid w:val="007B1867"/>
    <w:rsid w:val="007B1C2D"/>
    <w:rsid w:val="007B1CD4"/>
    <w:rsid w:val="007B1F9A"/>
    <w:rsid w:val="007B21A9"/>
    <w:rsid w:val="007B22D8"/>
    <w:rsid w:val="007B235B"/>
    <w:rsid w:val="007B2638"/>
    <w:rsid w:val="007B2B50"/>
    <w:rsid w:val="007B2F0E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3D0"/>
    <w:rsid w:val="007B448A"/>
    <w:rsid w:val="007B44DC"/>
    <w:rsid w:val="007B4533"/>
    <w:rsid w:val="007B4543"/>
    <w:rsid w:val="007B484D"/>
    <w:rsid w:val="007B4937"/>
    <w:rsid w:val="007B4A92"/>
    <w:rsid w:val="007B4ACA"/>
    <w:rsid w:val="007B4DCE"/>
    <w:rsid w:val="007B4FA1"/>
    <w:rsid w:val="007B5924"/>
    <w:rsid w:val="007B5A66"/>
    <w:rsid w:val="007B5C36"/>
    <w:rsid w:val="007B5E5F"/>
    <w:rsid w:val="007B604F"/>
    <w:rsid w:val="007B614B"/>
    <w:rsid w:val="007B630D"/>
    <w:rsid w:val="007B689B"/>
    <w:rsid w:val="007B697F"/>
    <w:rsid w:val="007B7618"/>
    <w:rsid w:val="007B79C0"/>
    <w:rsid w:val="007B7BD5"/>
    <w:rsid w:val="007C057F"/>
    <w:rsid w:val="007C0880"/>
    <w:rsid w:val="007C0BD2"/>
    <w:rsid w:val="007C0BEF"/>
    <w:rsid w:val="007C0F3A"/>
    <w:rsid w:val="007C1065"/>
    <w:rsid w:val="007C1357"/>
    <w:rsid w:val="007C140F"/>
    <w:rsid w:val="007C151E"/>
    <w:rsid w:val="007C1537"/>
    <w:rsid w:val="007C16D7"/>
    <w:rsid w:val="007C1B89"/>
    <w:rsid w:val="007C1B94"/>
    <w:rsid w:val="007C1EEE"/>
    <w:rsid w:val="007C1FB5"/>
    <w:rsid w:val="007C26B2"/>
    <w:rsid w:val="007C286E"/>
    <w:rsid w:val="007C294D"/>
    <w:rsid w:val="007C2A39"/>
    <w:rsid w:val="007C2BCA"/>
    <w:rsid w:val="007C38D8"/>
    <w:rsid w:val="007C3C25"/>
    <w:rsid w:val="007C3CFA"/>
    <w:rsid w:val="007C3D88"/>
    <w:rsid w:val="007C3EA6"/>
    <w:rsid w:val="007C3F14"/>
    <w:rsid w:val="007C4047"/>
    <w:rsid w:val="007C45C1"/>
    <w:rsid w:val="007C460F"/>
    <w:rsid w:val="007C496F"/>
    <w:rsid w:val="007C49C4"/>
    <w:rsid w:val="007C4CEB"/>
    <w:rsid w:val="007C4FFF"/>
    <w:rsid w:val="007C508D"/>
    <w:rsid w:val="007C515A"/>
    <w:rsid w:val="007C5175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328"/>
    <w:rsid w:val="007C6421"/>
    <w:rsid w:val="007C6489"/>
    <w:rsid w:val="007C64BC"/>
    <w:rsid w:val="007C675C"/>
    <w:rsid w:val="007C67AB"/>
    <w:rsid w:val="007C6939"/>
    <w:rsid w:val="007C6941"/>
    <w:rsid w:val="007C69FD"/>
    <w:rsid w:val="007C6AA7"/>
    <w:rsid w:val="007C6AAE"/>
    <w:rsid w:val="007C6D8A"/>
    <w:rsid w:val="007C6FD3"/>
    <w:rsid w:val="007C71F6"/>
    <w:rsid w:val="007C7215"/>
    <w:rsid w:val="007C775E"/>
    <w:rsid w:val="007C7A3E"/>
    <w:rsid w:val="007C7AD2"/>
    <w:rsid w:val="007C7C5F"/>
    <w:rsid w:val="007C7C7F"/>
    <w:rsid w:val="007C7ED0"/>
    <w:rsid w:val="007C7EF3"/>
    <w:rsid w:val="007C7EF4"/>
    <w:rsid w:val="007D020B"/>
    <w:rsid w:val="007D0677"/>
    <w:rsid w:val="007D0779"/>
    <w:rsid w:val="007D096E"/>
    <w:rsid w:val="007D098C"/>
    <w:rsid w:val="007D0ACC"/>
    <w:rsid w:val="007D10DB"/>
    <w:rsid w:val="007D11B6"/>
    <w:rsid w:val="007D1356"/>
    <w:rsid w:val="007D149C"/>
    <w:rsid w:val="007D1558"/>
    <w:rsid w:val="007D18D7"/>
    <w:rsid w:val="007D1B7C"/>
    <w:rsid w:val="007D1E8A"/>
    <w:rsid w:val="007D214A"/>
    <w:rsid w:val="007D22CD"/>
    <w:rsid w:val="007D2306"/>
    <w:rsid w:val="007D2610"/>
    <w:rsid w:val="007D357E"/>
    <w:rsid w:val="007D3879"/>
    <w:rsid w:val="007D3889"/>
    <w:rsid w:val="007D39A2"/>
    <w:rsid w:val="007D39D7"/>
    <w:rsid w:val="007D3BA4"/>
    <w:rsid w:val="007D3CF5"/>
    <w:rsid w:val="007D3D93"/>
    <w:rsid w:val="007D3F34"/>
    <w:rsid w:val="007D4146"/>
    <w:rsid w:val="007D4422"/>
    <w:rsid w:val="007D4696"/>
    <w:rsid w:val="007D47E5"/>
    <w:rsid w:val="007D4B63"/>
    <w:rsid w:val="007D4FF2"/>
    <w:rsid w:val="007D512C"/>
    <w:rsid w:val="007D51A8"/>
    <w:rsid w:val="007D526F"/>
    <w:rsid w:val="007D53B6"/>
    <w:rsid w:val="007D54C0"/>
    <w:rsid w:val="007D5752"/>
    <w:rsid w:val="007D59E5"/>
    <w:rsid w:val="007D5AB1"/>
    <w:rsid w:val="007D5F87"/>
    <w:rsid w:val="007D6002"/>
    <w:rsid w:val="007D6115"/>
    <w:rsid w:val="007D6310"/>
    <w:rsid w:val="007D6349"/>
    <w:rsid w:val="007D647B"/>
    <w:rsid w:val="007D64A8"/>
    <w:rsid w:val="007D663E"/>
    <w:rsid w:val="007D673F"/>
    <w:rsid w:val="007D675C"/>
    <w:rsid w:val="007D67D6"/>
    <w:rsid w:val="007D687C"/>
    <w:rsid w:val="007D68D4"/>
    <w:rsid w:val="007D68F4"/>
    <w:rsid w:val="007D6A6B"/>
    <w:rsid w:val="007D6C84"/>
    <w:rsid w:val="007D6CE5"/>
    <w:rsid w:val="007D6D23"/>
    <w:rsid w:val="007D6EF0"/>
    <w:rsid w:val="007D6F7F"/>
    <w:rsid w:val="007D7042"/>
    <w:rsid w:val="007D7059"/>
    <w:rsid w:val="007D72B7"/>
    <w:rsid w:val="007D78C9"/>
    <w:rsid w:val="007D794A"/>
    <w:rsid w:val="007D7E84"/>
    <w:rsid w:val="007D7E94"/>
    <w:rsid w:val="007D7EE4"/>
    <w:rsid w:val="007D7F7E"/>
    <w:rsid w:val="007E015E"/>
    <w:rsid w:val="007E0162"/>
    <w:rsid w:val="007E02CC"/>
    <w:rsid w:val="007E069D"/>
    <w:rsid w:val="007E07FD"/>
    <w:rsid w:val="007E0981"/>
    <w:rsid w:val="007E0986"/>
    <w:rsid w:val="007E0A18"/>
    <w:rsid w:val="007E0C8C"/>
    <w:rsid w:val="007E0E42"/>
    <w:rsid w:val="007E1469"/>
    <w:rsid w:val="007E1479"/>
    <w:rsid w:val="007E152B"/>
    <w:rsid w:val="007E191F"/>
    <w:rsid w:val="007E1A55"/>
    <w:rsid w:val="007E1BEF"/>
    <w:rsid w:val="007E1CB1"/>
    <w:rsid w:val="007E201B"/>
    <w:rsid w:val="007E2036"/>
    <w:rsid w:val="007E2146"/>
    <w:rsid w:val="007E2452"/>
    <w:rsid w:val="007E26B9"/>
    <w:rsid w:val="007E2B64"/>
    <w:rsid w:val="007E3579"/>
    <w:rsid w:val="007E3E5F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797"/>
    <w:rsid w:val="007E57D4"/>
    <w:rsid w:val="007E5A14"/>
    <w:rsid w:val="007E5A55"/>
    <w:rsid w:val="007E5AFD"/>
    <w:rsid w:val="007E5B22"/>
    <w:rsid w:val="007E5FFD"/>
    <w:rsid w:val="007E62FC"/>
    <w:rsid w:val="007E64DA"/>
    <w:rsid w:val="007E666B"/>
    <w:rsid w:val="007E6735"/>
    <w:rsid w:val="007E67F4"/>
    <w:rsid w:val="007E6A69"/>
    <w:rsid w:val="007E6BFA"/>
    <w:rsid w:val="007E6EF1"/>
    <w:rsid w:val="007E77EE"/>
    <w:rsid w:val="007E78DD"/>
    <w:rsid w:val="007E7A9D"/>
    <w:rsid w:val="007E7B2B"/>
    <w:rsid w:val="007E7B69"/>
    <w:rsid w:val="007E7BC4"/>
    <w:rsid w:val="007E7CBA"/>
    <w:rsid w:val="007E7D40"/>
    <w:rsid w:val="007F04F4"/>
    <w:rsid w:val="007F05E0"/>
    <w:rsid w:val="007F08E2"/>
    <w:rsid w:val="007F0B77"/>
    <w:rsid w:val="007F0DD3"/>
    <w:rsid w:val="007F1472"/>
    <w:rsid w:val="007F14D7"/>
    <w:rsid w:val="007F18C0"/>
    <w:rsid w:val="007F19BB"/>
    <w:rsid w:val="007F1A3E"/>
    <w:rsid w:val="007F1B0F"/>
    <w:rsid w:val="007F1CBA"/>
    <w:rsid w:val="007F1E6C"/>
    <w:rsid w:val="007F1F12"/>
    <w:rsid w:val="007F22A5"/>
    <w:rsid w:val="007F2648"/>
    <w:rsid w:val="007F2847"/>
    <w:rsid w:val="007F2DBB"/>
    <w:rsid w:val="007F2ED4"/>
    <w:rsid w:val="007F306D"/>
    <w:rsid w:val="007F330C"/>
    <w:rsid w:val="007F3564"/>
    <w:rsid w:val="007F3583"/>
    <w:rsid w:val="007F3968"/>
    <w:rsid w:val="007F39B0"/>
    <w:rsid w:val="007F3C69"/>
    <w:rsid w:val="007F3CC8"/>
    <w:rsid w:val="007F3F3F"/>
    <w:rsid w:val="007F3FB0"/>
    <w:rsid w:val="007F43A9"/>
    <w:rsid w:val="007F45E7"/>
    <w:rsid w:val="007F4749"/>
    <w:rsid w:val="007F487A"/>
    <w:rsid w:val="007F489A"/>
    <w:rsid w:val="007F5131"/>
    <w:rsid w:val="007F5199"/>
    <w:rsid w:val="007F5608"/>
    <w:rsid w:val="007F56B3"/>
    <w:rsid w:val="007F5874"/>
    <w:rsid w:val="007F58EB"/>
    <w:rsid w:val="007F5D4A"/>
    <w:rsid w:val="007F5F96"/>
    <w:rsid w:val="007F6027"/>
    <w:rsid w:val="007F6226"/>
    <w:rsid w:val="007F622A"/>
    <w:rsid w:val="007F62F7"/>
    <w:rsid w:val="007F6562"/>
    <w:rsid w:val="007F65F2"/>
    <w:rsid w:val="007F66C6"/>
    <w:rsid w:val="007F6719"/>
    <w:rsid w:val="007F6BB0"/>
    <w:rsid w:val="007F6C1B"/>
    <w:rsid w:val="007F6E04"/>
    <w:rsid w:val="007F7027"/>
    <w:rsid w:val="007F70D6"/>
    <w:rsid w:val="007F752A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293"/>
    <w:rsid w:val="00800466"/>
    <w:rsid w:val="008004B6"/>
    <w:rsid w:val="00800557"/>
    <w:rsid w:val="00800994"/>
    <w:rsid w:val="00800A14"/>
    <w:rsid w:val="00800D5F"/>
    <w:rsid w:val="008010BF"/>
    <w:rsid w:val="00801139"/>
    <w:rsid w:val="00801216"/>
    <w:rsid w:val="00801358"/>
    <w:rsid w:val="008013B2"/>
    <w:rsid w:val="008013B8"/>
    <w:rsid w:val="00801703"/>
    <w:rsid w:val="0080179D"/>
    <w:rsid w:val="00801813"/>
    <w:rsid w:val="00801838"/>
    <w:rsid w:val="00801B99"/>
    <w:rsid w:val="00801CF3"/>
    <w:rsid w:val="00801D65"/>
    <w:rsid w:val="00801E41"/>
    <w:rsid w:val="00801E8E"/>
    <w:rsid w:val="00801FBC"/>
    <w:rsid w:val="00802410"/>
    <w:rsid w:val="00802559"/>
    <w:rsid w:val="00802692"/>
    <w:rsid w:val="008027A4"/>
    <w:rsid w:val="00802841"/>
    <w:rsid w:val="00802976"/>
    <w:rsid w:val="00802A9C"/>
    <w:rsid w:val="00802E31"/>
    <w:rsid w:val="00802ED7"/>
    <w:rsid w:val="008032A8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5339"/>
    <w:rsid w:val="00805424"/>
    <w:rsid w:val="008058CC"/>
    <w:rsid w:val="00805BAA"/>
    <w:rsid w:val="00805D8C"/>
    <w:rsid w:val="0080623D"/>
    <w:rsid w:val="0080638C"/>
    <w:rsid w:val="008063DB"/>
    <w:rsid w:val="008066DF"/>
    <w:rsid w:val="00806979"/>
    <w:rsid w:val="0080699F"/>
    <w:rsid w:val="00806BBA"/>
    <w:rsid w:val="00806BE2"/>
    <w:rsid w:val="00806C3C"/>
    <w:rsid w:val="00806C49"/>
    <w:rsid w:val="00806D29"/>
    <w:rsid w:val="00806DF0"/>
    <w:rsid w:val="00806E77"/>
    <w:rsid w:val="0080729C"/>
    <w:rsid w:val="00807540"/>
    <w:rsid w:val="0080770D"/>
    <w:rsid w:val="008078C2"/>
    <w:rsid w:val="008078EA"/>
    <w:rsid w:val="00807A7F"/>
    <w:rsid w:val="00807D14"/>
    <w:rsid w:val="00807D28"/>
    <w:rsid w:val="00807D5E"/>
    <w:rsid w:val="00807DF9"/>
    <w:rsid w:val="00807E1B"/>
    <w:rsid w:val="00807F38"/>
    <w:rsid w:val="00807F3B"/>
    <w:rsid w:val="0081012C"/>
    <w:rsid w:val="00810295"/>
    <w:rsid w:val="0081083C"/>
    <w:rsid w:val="00810892"/>
    <w:rsid w:val="0081096A"/>
    <w:rsid w:val="00810BAA"/>
    <w:rsid w:val="00810C37"/>
    <w:rsid w:val="00810C3E"/>
    <w:rsid w:val="00810CF9"/>
    <w:rsid w:val="00810DE9"/>
    <w:rsid w:val="00810EAE"/>
    <w:rsid w:val="00810ED2"/>
    <w:rsid w:val="00811036"/>
    <w:rsid w:val="00811193"/>
    <w:rsid w:val="00811295"/>
    <w:rsid w:val="00811365"/>
    <w:rsid w:val="00811EF6"/>
    <w:rsid w:val="00812204"/>
    <w:rsid w:val="008123D5"/>
    <w:rsid w:val="008124FE"/>
    <w:rsid w:val="00812628"/>
    <w:rsid w:val="008127B0"/>
    <w:rsid w:val="00812959"/>
    <w:rsid w:val="00812D0F"/>
    <w:rsid w:val="00813131"/>
    <w:rsid w:val="00813142"/>
    <w:rsid w:val="00813559"/>
    <w:rsid w:val="0081389D"/>
    <w:rsid w:val="0081395A"/>
    <w:rsid w:val="00813CE0"/>
    <w:rsid w:val="00813D7A"/>
    <w:rsid w:val="00813F45"/>
    <w:rsid w:val="0081433F"/>
    <w:rsid w:val="008143A0"/>
    <w:rsid w:val="00814415"/>
    <w:rsid w:val="008145CC"/>
    <w:rsid w:val="00814780"/>
    <w:rsid w:val="008147A9"/>
    <w:rsid w:val="00814834"/>
    <w:rsid w:val="00814A14"/>
    <w:rsid w:val="00814A1F"/>
    <w:rsid w:val="00814B38"/>
    <w:rsid w:val="00814B65"/>
    <w:rsid w:val="00814C34"/>
    <w:rsid w:val="00814D2B"/>
    <w:rsid w:val="00814FD0"/>
    <w:rsid w:val="0081529E"/>
    <w:rsid w:val="008153A9"/>
    <w:rsid w:val="008154B6"/>
    <w:rsid w:val="008155A9"/>
    <w:rsid w:val="008155E8"/>
    <w:rsid w:val="0081560F"/>
    <w:rsid w:val="00815706"/>
    <w:rsid w:val="00815726"/>
    <w:rsid w:val="00815867"/>
    <w:rsid w:val="00815F85"/>
    <w:rsid w:val="00816264"/>
    <w:rsid w:val="00816547"/>
    <w:rsid w:val="00816654"/>
    <w:rsid w:val="00816A54"/>
    <w:rsid w:val="00816BE7"/>
    <w:rsid w:val="00816D94"/>
    <w:rsid w:val="0081712D"/>
    <w:rsid w:val="00817508"/>
    <w:rsid w:val="00817636"/>
    <w:rsid w:val="008176E6"/>
    <w:rsid w:val="008177A1"/>
    <w:rsid w:val="0081787C"/>
    <w:rsid w:val="00817A94"/>
    <w:rsid w:val="00817B8F"/>
    <w:rsid w:val="00817C96"/>
    <w:rsid w:val="00817D2A"/>
    <w:rsid w:val="00817F27"/>
    <w:rsid w:val="00820DF1"/>
    <w:rsid w:val="00821036"/>
    <w:rsid w:val="008216DD"/>
    <w:rsid w:val="0082172C"/>
    <w:rsid w:val="008217E0"/>
    <w:rsid w:val="00821E7A"/>
    <w:rsid w:val="008224CB"/>
    <w:rsid w:val="008225A2"/>
    <w:rsid w:val="00822FF9"/>
    <w:rsid w:val="00823335"/>
    <w:rsid w:val="0082347A"/>
    <w:rsid w:val="008237B2"/>
    <w:rsid w:val="008237D1"/>
    <w:rsid w:val="008239A3"/>
    <w:rsid w:val="00823AD6"/>
    <w:rsid w:val="00823BD5"/>
    <w:rsid w:val="00823D4A"/>
    <w:rsid w:val="00823E01"/>
    <w:rsid w:val="00823F61"/>
    <w:rsid w:val="0082449E"/>
    <w:rsid w:val="008244C3"/>
    <w:rsid w:val="00824544"/>
    <w:rsid w:val="0082483B"/>
    <w:rsid w:val="008249FF"/>
    <w:rsid w:val="008251EC"/>
    <w:rsid w:val="0082559C"/>
    <w:rsid w:val="008255B0"/>
    <w:rsid w:val="00825DD4"/>
    <w:rsid w:val="00826187"/>
    <w:rsid w:val="008261D1"/>
    <w:rsid w:val="008261E3"/>
    <w:rsid w:val="00826204"/>
    <w:rsid w:val="008264B6"/>
    <w:rsid w:val="00826D90"/>
    <w:rsid w:val="00826DF8"/>
    <w:rsid w:val="00826EEA"/>
    <w:rsid w:val="00827015"/>
    <w:rsid w:val="00827109"/>
    <w:rsid w:val="00827241"/>
    <w:rsid w:val="00827373"/>
    <w:rsid w:val="00827648"/>
    <w:rsid w:val="0082766B"/>
    <w:rsid w:val="00827A41"/>
    <w:rsid w:val="00827AF3"/>
    <w:rsid w:val="00827B2F"/>
    <w:rsid w:val="00827C6D"/>
    <w:rsid w:val="00827CA7"/>
    <w:rsid w:val="0083056F"/>
    <w:rsid w:val="008307D4"/>
    <w:rsid w:val="00830B0A"/>
    <w:rsid w:val="00830C71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1D1C"/>
    <w:rsid w:val="00832142"/>
    <w:rsid w:val="00832463"/>
    <w:rsid w:val="00832716"/>
    <w:rsid w:val="0083279F"/>
    <w:rsid w:val="008328A5"/>
    <w:rsid w:val="00832C18"/>
    <w:rsid w:val="00832CAF"/>
    <w:rsid w:val="00832FF7"/>
    <w:rsid w:val="0083302B"/>
    <w:rsid w:val="008330AE"/>
    <w:rsid w:val="008330D6"/>
    <w:rsid w:val="008330DB"/>
    <w:rsid w:val="0083360C"/>
    <w:rsid w:val="00833914"/>
    <w:rsid w:val="00833C2B"/>
    <w:rsid w:val="00833EF5"/>
    <w:rsid w:val="00833FA9"/>
    <w:rsid w:val="0083408F"/>
    <w:rsid w:val="008340BE"/>
    <w:rsid w:val="0083417A"/>
    <w:rsid w:val="00834274"/>
    <w:rsid w:val="00834512"/>
    <w:rsid w:val="00834569"/>
    <w:rsid w:val="00834746"/>
    <w:rsid w:val="008349E7"/>
    <w:rsid w:val="00834F4B"/>
    <w:rsid w:val="00835290"/>
    <w:rsid w:val="008353C3"/>
    <w:rsid w:val="008358DF"/>
    <w:rsid w:val="008359D7"/>
    <w:rsid w:val="00835B0A"/>
    <w:rsid w:val="00835B82"/>
    <w:rsid w:val="00835B8A"/>
    <w:rsid w:val="00835CAC"/>
    <w:rsid w:val="00835E34"/>
    <w:rsid w:val="00836133"/>
    <w:rsid w:val="00836193"/>
    <w:rsid w:val="0083632D"/>
    <w:rsid w:val="00836402"/>
    <w:rsid w:val="0083641C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A7"/>
    <w:rsid w:val="0083768C"/>
    <w:rsid w:val="008376BA"/>
    <w:rsid w:val="008376FD"/>
    <w:rsid w:val="00837758"/>
    <w:rsid w:val="00837776"/>
    <w:rsid w:val="0083779E"/>
    <w:rsid w:val="00837827"/>
    <w:rsid w:val="00837AFB"/>
    <w:rsid w:val="008401A6"/>
    <w:rsid w:val="008401C3"/>
    <w:rsid w:val="008403BA"/>
    <w:rsid w:val="008404D7"/>
    <w:rsid w:val="00840631"/>
    <w:rsid w:val="00840634"/>
    <w:rsid w:val="00840933"/>
    <w:rsid w:val="00840A68"/>
    <w:rsid w:val="00840A83"/>
    <w:rsid w:val="00840C10"/>
    <w:rsid w:val="00840D46"/>
    <w:rsid w:val="00840D99"/>
    <w:rsid w:val="0084120E"/>
    <w:rsid w:val="008412EA"/>
    <w:rsid w:val="008412EB"/>
    <w:rsid w:val="00841482"/>
    <w:rsid w:val="00841573"/>
    <w:rsid w:val="008419A1"/>
    <w:rsid w:val="00841BD0"/>
    <w:rsid w:val="00841EB3"/>
    <w:rsid w:val="00841F70"/>
    <w:rsid w:val="00842061"/>
    <w:rsid w:val="008423DE"/>
    <w:rsid w:val="00842A0B"/>
    <w:rsid w:val="00842A81"/>
    <w:rsid w:val="00842DB7"/>
    <w:rsid w:val="008430CD"/>
    <w:rsid w:val="00843388"/>
    <w:rsid w:val="0084351C"/>
    <w:rsid w:val="00843544"/>
    <w:rsid w:val="0084356B"/>
    <w:rsid w:val="00843613"/>
    <w:rsid w:val="008436D3"/>
    <w:rsid w:val="0084387F"/>
    <w:rsid w:val="008439C8"/>
    <w:rsid w:val="00843AFD"/>
    <w:rsid w:val="0084431C"/>
    <w:rsid w:val="00844412"/>
    <w:rsid w:val="008444F8"/>
    <w:rsid w:val="00844567"/>
    <w:rsid w:val="0084466F"/>
    <w:rsid w:val="00844750"/>
    <w:rsid w:val="00844CFA"/>
    <w:rsid w:val="00844E0F"/>
    <w:rsid w:val="00845240"/>
    <w:rsid w:val="00845281"/>
    <w:rsid w:val="0084530D"/>
    <w:rsid w:val="008454E4"/>
    <w:rsid w:val="008457B7"/>
    <w:rsid w:val="0084594B"/>
    <w:rsid w:val="00845BBA"/>
    <w:rsid w:val="00845C84"/>
    <w:rsid w:val="00845F51"/>
    <w:rsid w:val="00845F5B"/>
    <w:rsid w:val="00845F6D"/>
    <w:rsid w:val="00846106"/>
    <w:rsid w:val="008461DD"/>
    <w:rsid w:val="008462E7"/>
    <w:rsid w:val="00846467"/>
    <w:rsid w:val="00846C5A"/>
    <w:rsid w:val="00846CE8"/>
    <w:rsid w:val="00846E6C"/>
    <w:rsid w:val="0084728E"/>
    <w:rsid w:val="008473EE"/>
    <w:rsid w:val="0084742A"/>
    <w:rsid w:val="008474F0"/>
    <w:rsid w:val="00847647"/>
    <w:rsid w:val="008477E1"/>
    <w:rsid w:val="008478A0"/>
    <w:rsid w:val="00847991"/>
    <w:rsid w:val="00847AA7"/>
    <w:rsid w:val="00847C4E"/>
    <w:rsid w:val="00847CF4"/>
    <w:rsid w:val="00850060"/>
    <w:rsid w:val="00850174"/>
    <w:rsid w:val="00850608"/>
    <w:rsid w:val="00850A70"/>
    <w:rsid w:val="00850AEF"/>
    <w:rsid w:val="00850B06"/>
    <w:rsid w:val="00851076"/>
    <w:rsid w:val="00851198"/>
    <w:rsid w:val="008511B7"/>
    <w:rsid w:val="00851210"/>
    <w:rsid w:val="0085130C"/>
    <w:rsid w:val="008515BB"/>
    <w:rsid w:val="008519A8"/>
    <w:rsid w:val="00851B22"/>
    <w:rsid w:val="00851D27"/>
    <w:rsid w:val="00852079"/>
    <w:rsid w:val="008521C5"/>
    <w:rsid w:val="008522D1"/>
    <w:rsid w:val="00852338"/>
    <w:rsid w:val="008524F4"/>
    <w:rsid w:val="00852A18"/>
    <w:rsid w:val="00852C6E"/>
    <w:rsid w:val="00852F3B"/>
    <w:rsid w:val="00853114"/>
    <w:rsid w:val="0085321C"/>
    <w:rsid w:val="008533FA"/>
    <w:rsid w:val="00853506"/>
    <w:rsid w:val="00853657"/>
    <w:rsid w:val="00853B2A"/>
    <w:rsid w:val="00853C45"/>
    <w:rsid w:val="00853C6A"/>
    <w:rsid w:val="00853D18"/>
    <w:rsid w:val="00853E9F"/>
    <w:rsid w:val="00854090"/>
    <w:rsid w:val="008540CB"/>
    <w:rsid w:val="008540E5"/>
    <w:rsid w:val="00854104"/>
    <w:rsid w:val="00854157"/>
    <w:rsid w:val="00854282"/>
    <w:rsid w:val="0085429C"/>
    <w:rsid w:val="00854983"/>
    <w:rsid w:val="0085498C"/>
    <w:rsid w:val="00854B60"/>
    <w:rsid w:val="00855018"/>
    <w:rsid w:val="00855573"/>
    <w:rsid w:val="008555CB"/>
    <w:rsid w:val="00855829"/>
    <w:rsid w:val="0085587D"/>
    <w:rsid w:val="00855A3E"/>
    <w:rsid w:val="00855CB6"/>
    <w:rsid w:val="00855D84"/>
    <w:rsid w:val="00855DC8"/>
    <w:rsid w:val="00856301"/>
    <w:rsid w:val="00856562"/>
    <w:rsid w:val="008566E7"/>
    <w:rsid w:val="008566F5"/>
    <w:rsid w:val="008569DF"/>
    <w:rsid w:val="00856A08"/>
    <w:rsid w:val="00856ACF"/>
    <w:rsid w:val="00856B4A"/>
    <w:rsid w:val="00856C48"/>
    <w:rsid w:val="00856E4A"/>
    <w:rsid w:val="00856FF3"/>
    <w:rsid w:val="0085703C"/>
    <w:rsid w:val="008571B8"/>
    <w:rsid w:val="0085722A"/>
    <w:rsid w:val="008577BE"/>
    <w:rsid w:val="008577F6"/>
    <w:rsid w:val="00857C34"/>
    <w:rsid w:val="00860315"/>
    <w:rsid w:val="0086037F"/>
    <w:rsid w:val="008610EF"/>
    <w:rsid w:val="008611E2"/>
    <w:rsid w:val="00861651"/>
    <w:rsid w:val="008618F8"/>
    <w:rsid w:val="008619B4"/>
    <w:rsid w:val="00861A49"/>
    <w:rsid w:val="00861B41"/>
    <w:rsid w:val="00861CC6"/>
    <w:rsid w:val="00861D65"/>
    <w:rsid w:val="00861DA1"/>
    <w:rsid w:val="00862069"/>
    <w:rsid w:val="008620C2"/>
    <w:rsid w:val="00862173"/>
    <w:rsid w:val="00862246"/>
    <w:rsid w:val="0086226B"/>
    <w:rsid w:val="00862290"/>
    <w:rsid w:val="008622E6"/>
    <w:rsid w:val="00862367"/>
    <w:rsid w:val="00862494"/>
    <w:rsid w:val="008626B0"/>
    <w:rsid w:val="00862831"/>
    <w:rsid w:val="00862988"/>
    <w:rsid w:val="00862A6D"/>
    <w:rsid w:val="00862A88"/>
    <w:rsid w:val="0086311C"/>
    <w:rsid w:val="0086340E"/>
    <w:rsid w:val="00863421"/>
    <w:rsid w:val="00863479"/>
    <w:rsid w:val="0086374E"/>
    <w:rsid w:val="00863AA0"/>
    <w:rsid w:val="00863FB5"/>
    <w:rsid w:val="008640B9"/>
    <w:rsid w:val="008642EC"/>
    <w:rsid w:val="008647F9"/>
    <w:rsid w:val="00864A9F"/>
    <w:rsid w:val="00864C41"/>
    <w:rsid w:val="00864E82"/>
    <w:rsid w:val="008650AB"/>
    <w:rsid w:val="008654A9"/>
    <w:rsid w:val="00865696"/>
    <w:rsid w:val="008658F8"/>
    <w:rsid w:val="00865D40"/>
    <w:rsid w:val="00865D4C"/>
    <w:rsid w:val="00865DE1"/>
    <w:rsid w:val="00865E44"/>
    <w:rsid w:val="00866453"/>
    <w:rsid w:val="00866781"/>
    <w:rsid w:val="008667B3"/>
    <w:rsid w:val="008668F2"/>
    <w:rsid w:val="00866CA5"/>
    <w:rsid w:val="00866E5A"/>
    <w:rsid w:val="00866E9B"/>
    <w:rsid w:val="00867177"/>
    <w:rsid w:val="00867B53"/>
    <w:rsid w:val="00867E86"/>
    <w:rsid w:val="00867F66"/>
    <w:rsid w:val="00870018"/>
    <w:rsid w:val="0087011E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581"/>
    <w:rsid w:val="0087182E"/>
    <w:rsid w:val="00871BAE"/>
    <w:rsid w:val="00871CDF"/>
    <w:rsid w:val="00871D14"/>
    <w:rsid w:val="0087229F"/>
    <w:rsid w:val="008722B0"/>
    <w:rsid w:val="0087250F"/>
    <w:rsid w:val="008725AD"/>
    <w:rsid w:val="008725B3"/>
    <w:rsid w:val="008726A0"/>
    <w:rsid w:val="00872AE1"/>
    <w:rsid w:val="00873395"/>
    <w:rsid w:val="00873422"/>
    <w:rsid w:val="008734E7"/>
    <w:rsid w:val="00873867"/>
    <w:rsid w:val="008739EA"/>
    <w:rsid w:val="00873B30"/>
    <w:rsid w:val="00873BF0"/>
    <w:rsid w:val="00873ECD"/>
    <w:rsid w:val="00873F5D"/>
    <w:rsid w:val="008743E5"/>
    <w:rsid w:val="00874B11"/>
    <w:rsid w:val="00874D5F"/>
    <w:rsid w:val="00874E33"/>
    <w:rsid w:val="00874F9B"/>
    <w:rsid w:val="00874FAC"/>
    <w:rsid w:val="0087504C"/>
    <w:rsid w:val="008754EB"/>
    <w:rsid w:val="00875632"/>
    <w:rsid w:val="008756F6"/>
    <w:rsid w:val="00875905"/>
    <w:rsid w:val="00875980"/>
    <w:rsid w:val="00875A69"/>
    <w:rsid w:val="00875C59"/>
    <w:rsid w:val="00875CE5"/>
    <w:rsid w:val="00875DD8"/>
    <w:rsid w:val="00875E7F"/>
    <w:rsid w:val="00875F79"/>
    <w:rsid w:val="00875FBD"/>
    <w:rsid w:val="0087604B"/>
    <w:rsid w:val="00876321"/>
    <w:rsid w:val="00876385"/>
    <w:rsid w:val="008765A6"/>
    <w:rsid w:val="00876A29"/>
    <w:rsid w:val="00876A33"/>
    <w:rsid w:val="00876AC7"/>
    <w:rsid w:val="00876B9D"/>
    <w:rsid w:val="00876C00"/>
    <w:rsid w:val="0087707C"/>
    <w:rsid w:val="0087721D"/>
    <w:rsid w:val="008772A5"/>
    <w:rsid w:val="0087746C"/>
    <w:rsid w:val="0087759C"/>
    <w:rsid w:val="0087772E"/>
    <w:rsid w:val="00877C57"/>
    <w:rsid w:val="00877FA3"/>
    <w:rsid w:val="0088011E"/>
    <w:rsid w:val="008804C9"/>
    <w:rsid w:val="008804DC"/>
    <w:rsid w:val="0088052B"/>
    <w:rsid w:val="0088078D"/>
    <w:rsid w:val="00880B3D"/>
    <w:rsid w:val="00880D84"/>
    <w:rsid w:val="00880F69"/>
    <w:rsid w:val="008810DF"/>
    <w:rsid w:val="008810FA"/>
    <w:rsid w:val="0088112C"/>
    <w:rsid w:val="00881643"/>
    <w:rsid w:val="00881842"/>
    <w:rsid w:val="00881A18"/>
    <w:rsid w:val="00881E96"/>
    <w:rsid w:val="00881F28"/>
    <w:rsid w:val="00882071"/>
    <w:rsid w:val="00882343"/>
    <w:rsid w:val="008825BC"/>
    <w:rsid w:val="0088261A"/>
    <w:rsid w:val="0088277C"/>
    <w:rsid w:val="00882881"/>
    <w:rsid w:val="00882BB1"/>
    <w:rsid w:val="00882C1C"/>
    <w:rsid w:val="00882DCF"/>
    <w:rsid w:val="00882ED8"/>
    <w:rsid w:val="00882F57"/>
    <w:rsid w:val="00883004"/>
    <w:rsid w:val="00883130"/>
    <w:rsid w:val="0088320B"/>
    <w:rsid w:val="0088366F"/>
    <w:rsid w:val="00883729"/>
    <w:rsid w:val="00883767"/>
    <w:rsid w:val="00883CC6"/>
    <w:rsid w:val="00883D18"/>
    <w:rsid w:val="00883ED6"/>
    <w:rsid w:val="00883F46"/>
    <w:rsid w:val="00883F8F"/>
    <w:rsid w:val="00884255"/>
    <w:rsid w:val="0088425B"/>
    <w:rsid w:val="0088441C"/>
    <w:rsid w:val="008847D0"/>
    <w:rsid w:val="00884845"/>
    <w:rsid w:val="008849C1"/>
    <w:rsid w:val="00884B7A"/>
    <w:rsid w:val="00885297"/>
    <w:rsid w:val="00885304"/>
    <w:rsid w:val="008854D0"/>
    <w:rsid w:val="008855A4"/>
    <w:rsid w:val="0088579F"/>
    <w:rsid w:val="00885854"/>
    <w:rsid w:val="0088599D"/>
    <w:rsid w:val="00885C32"/>
    <w:rsid w:val="00885D5D"/>
    <w:rsid w:val="00885E7D"/>
    <w:rsid w:val="00885F46"/>
    <w:rsid w:val="00886116"/>
    <w:rsid w:val="00886211"/>
    <w:rsid w:val="0088642C"/>
    <w:rsid w:val="0088651F"/>
    <w:rsid w:val="008865FD"/>
    <w:rsid w:val="00886787"/>
    <w:rsid w:val="008868E3"/>
    <w:rsid w:val="00886C56"/>
    <w:rsid w:val="00886D72"/>
    <w:rsid w:val="0088710D"/>
    <w:rsid w:val="00887771"/>
    <w:rsid w:val="00887A19"/>
    <w:rsid w:val="00887A4D"/>
    <w:rsid w:val="00887A92"/>
    <w:rsid w:val="00887DAB"/>
    <w:rsid w:val="0089035C"/>
    <w:rsid w:val="00890466"/>
    <w:rsid w:val="00890481"/>
    <w:rsid w:val="008907B2"/>
    <w:rsid w:val="008908CA"/>
    <w:rsid w:val="00890B03"/>
    <w:rsid w:val="00890BCD"/>
    <w:rsid w:val="00890F04"/>
    <w:rsid w:val="00890F2B"/>
    <w:rsid w:val="008911A2"/>
    <w:rsid w:val="0089156D"/>
    <w:rsid w:val="008915BA"/>
    <w:rsid w:val="0089184A"/>
    <w:rsid w:val="00891A5E"/>
    <w:rsid w:val="00891B71"/>
    <w:rsid w:val="00891CAE"/>
    <w:rsid w:val="00891F63"/>
    <w:rsid w:val="008922DC"/>
    <w:rsid w:val="008922DF"/>
    <w:rsid w:val="008924ED"/>
    <w:rsid w:val="008929F7"/>
    <w:rsid w:val="00893024"/>
    <w:rsid w:val="00893630"/>
    <w:rsid w:val="0089368F"/>
    <w:rsid w:val="00893723"/>
    <w:rsid w:val="008939C0"/>
    <w:rsid w:val="00893B3B"/>
    <w:rsid w:val="00893E6F"/>
    <w:rsid w:val="008941C2"/>
    <w:rsid w:val="00894304"/>
    <w:rsid w:val="0089441B"/>
    <w:rsid w:val="00894D76"/>
    <w:rsid w:val="00895243"/>
    <w:rsid w:val="00895288"/>
    <w:rsid w:val="008952F8"/>
    <w:rsid w:val="00895323"/>
    <w:rsid w:val="00895349"/>
    <w:rsid w:val="00895461"/>
    <w:rsid w:val="00895A0C"/>
    <w:rsid w:val="008960BC"/>
    <w:rsid w:val="008963EC"/>
    <w:rsid w:val="0089654E"/>
    <w:rsid w:val="00896A6F"/>
    <w:rsid w:val="00896D10"/>
    <w:rsid w:val="00896DF5"/>
    <w:rsid w:val="00896E5D"/>
    <w:rsid w:val="008976F3"/>
    <w:rsid w:val="008978F1"/>
    <w:rsid w:val="00897D28"/>
    <w:rsid w:val="00897EFC"/>
    <w:rsid w:val="008A0173"/>
    <w:rsid w:val="008A0339"/>
    <w:rsid w:val="008A0364"/>
    <w:rsid w:val="008A03A0"/>
    <w:rsid w:val="008A0473"/>
    <w:rsid w:val="008A04C7"/>
    <w:rsid w:val="008A0627"/>
    <w:rsid w:val="008A08E6"/>
    <w:rsid w:val="008A0B02"/>
    <w:rsid w:val="008A0D4A"/>
    <w:rsid w:val="008A1081"/>
    <w:rsid w:val="008A111D"/>
    <w:rsid w:val="008A1706"/>
    <w:rsid w:val="008A1847"/>
    <w:rsid w:val="008A197B"/>
    <w:rsid w:val="008A1A28"/>
    <w:rsid w:val="008A1A82"/>
    <w:rsid w:val="008A1AC3"/>
    <w:rsid w:val="008A1C65"/>
    <w:rsid w:val="008A1C6C"/>
    <w:rsid w:val="008A1C7D"/>
    <w:rsid w:val="008A1DBF"/>
    <w:rsid w:val="008A1EA1"/>
    <w:rsid w:val="008A249C"/>
    <w:rsid w:val="008A24BD"/>
    <w:rsid w:val="008A2AAE"/>
    <w:rsid w:val="008A2D88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B2E"/>
    <w:rsid w:val="008A3BB9"/>
    <w:rsid w:val="008A3FB5"/>
    <w:rsid w:val="008A4264"/>
    <w:rsid w:val="008A42D8"/>
    <w:rsid w:val="008A4429"/>
    <w:rsid w:val="008A457F"/>
    <w:rsid w:val="008A4686"/>
    <w:rsid w:val="008A4786"/>
    <w:rsid w:val="008A4827"/>
    <w:rsid w:val="008A49C5"/>
    <w:rsid w:val="008A51BF"/>
    <w:rsid w:val="008A53C3"/>
    <w:rsid w:val="008A5784"/>
    <w:rsid w:val="008A58C7"/>
    <w:rsid w:val="008A59E9"/>
    <w:rsid w:val="008A60D0"/>
    <w:rsid w:val="008A61FF"/>
    <w:rsid w:val="008A631F"/>
    <w:rsid w:val="008A668F"/>
    <w:rsid w:val="008A6AE0"/>
    <w:rsid w:val="008A7104"/>
    <w:rsid w:val="008A7157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F4D"/>
    <w:rsid w:val="008B01A2"/>
    <w:rsid w:val="008B047C"/>
    <w:rsid w:val="008B068E"/>
    <w:rsid w:val="008B0891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CA6"/>
    <w:rsid w:val="008B1D16"/>
    <w:rsid w:val="008B1EFF"/>
    <w:rsid w:val="008B1FEC"/>
    <w:rsid w:val="008B2095"/>
    <w:rsid w:val="008B21F5"/>
    <w:rsid w:val="008B269F"/>
    <w:rsid w:val="008B2A2E"/>
    <w:rsid w:val="008B2A9D"/>
    <w:rsid w:val="008B2D1D"/>
    <w:rsid w:val="008B2D29"/>
    <w:rsid w:val="008B2D5B"/>
    <w:rsid w:val="008B2DEB"/>
    <w:rsid w:val="008B31A4"/>
    <w:rsid w:val="008B33D2"/>
    <w:rsid w:val="008B3479"/>
    <w:rsid w:val="008B35ED"/>
    <w:rsid w:val="008B37EA"/>
    <w:rsid w:val="008B3A08"/>
    <w:rsid w:val="008B3B82"/>
    <w:rsid w:val="008B3F3D"/>
    <w:rsid w:val="008B41EF"/>
    <w:rsid w:val="008B4230"/>
    <w:rsid w:val="008B447F"/>
    <w:rsid w:val="008B4652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4E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81"/>
    <w:rsid w:val="008B7394"/>
    <w:rsid w:val="008B766A"/>
    <w:rsid w:val="008B78AC"/>
    <w:rsid w:val="008B7919"/>
    <w:rsid w:val="008B7A0E"/>
    <w:rsid w:val="008C01D2"/>
    <w:rsid w:val="008C04BA"/>
    <w:rsid w:val="008C0703"/>
    <w:rsid w:val="008C0B16"/>
    <w:rsid w:val="008C0C76"/>
    <w:rsid w:val="008C0E15"/>
    <w:rsid w:val="008C0FB9"/>
    <w:rsid w:val="008C12D8"/>
    <w:rsid w:val="008C13FE"/>
    <w:rsid w:val="008C1526"/>
    <w:rsid w:val="008C1833"/>
    <w:rsid w:val="008C221E"/>
    <w:rsid w:val="008C2426"/>
    <w:rsid w:val="008C2453"/>
    <w:rsid w:val="008C26B4"/>
    <w:rsid w:val="008C28BA"/>
    <w:rsid w:val="008C2A72"/>
    <w:rsid w:val="008C2B6D"/>
    <w:rsid w:val="008C319A"/>
    <w:rsid w:val="008C31C4"/>
    <w:rsid w:val="008C3240"/>
    <w:rsid w:val="008C331F"/>
    <w:rsid w:val="008C34BD"/>
    <w:rsid w:val="008C3519"/>
    <w:rsid w:val="008C3796"/>
    <w:rsid w:val="008C380A"/>
    <w:rsid w:val="008C385D"/>
    <w:rsid w:val="008C39F9"/>
    <w:rsid w:val="008C4099"/>
    <w:rsid w:val="008C4188"/>
    <w:rsid w:val="008C4514"/>
    <w:rsid w:val="008C4B47"/>
    <w:rsid w:val="008C4FE4"/>
    <w:rsid w:val="008C52FD"/>
    <w:rsid w:val="008C550E"/>
    <w:rsid w:val="008C57D1"/>
    <w:rsid w:val="008C59D5"/>
    <w:rsid w:val="008C5B10"/>
    <w:rsid w:val="008C5E2F"/>
    <w:rsid w:val="008C61EB"/>
    <w:rsid w:val="008C622E"/>
    <w:rsid w:val="008C6454"/>
    <w:rsid w:val="008C65CB"/>
    <w:rsid w:val="008C66A0"/>
    <w:rsid w:val="008C6C7A"/>
    <w:rsid w:val="008C6F4F"/>
    <w:rsid w:val="008C70B1"/>
    <w:rsid w:val="008C74CC"/>
    <w:rsid w:val="008C78E9"/>
    <w:rsid w:val="008C7F77"/>
    <w:rsid w:val="008D008C"/>
    <w:rsid w:val="008D0293"/>
    <w:rsid w:val="008D02CB"/>
    <w:rsid w:val="008D03C1"/>
    <w:rsid w:val="008D0459"/>
    <w:rsid w:val="008D05D2"/>
    <w:rsid w:val="008D06C5"/>
    <w:rsid w:val="008D0A9C"/>
    <w:rsid w:val="008D0B9F"/>
    <w:rsid w:val="008D0E72"/>
    <w:rsid w:val="008D104C"/>
    <w:rsid w:val="008D13DC"/>
    <w:rsid w:val="008D149D"/>
    <w:rsid w:val="008D15AE"/>
    <w:rsid w:val="008D15FF"/>
    <w:rsid w:val="008D1E23"/>
    <w:rsid w:val="008D1ED4"/>
    <w:rsid w:val="008D20F8"/>
    <w:rsid w:val="008D2461"/>
    <w:rsid w:val="008D2773"/>
    <w:rsid w:val="008D27B6"/>
    <w:rsid w:val="008D3208"/>
    <w:rsid w:val="008D32F0"/>
    <w:rsid w:val="008D34F6"/>
    <w:rsid w:val="008D35BC"/>
    <w:rsid w:val="008D37C3"/>
    <w:rsid w:val="008D3889"/>
    <w:rsid w:val="008D3B84"/>
    <w:rsid w:val="008D3BDC"/>
    <w:rsid w:val="008D3CEE"/>
    <w:rsid w:val="008D3F17"/>
    <w:rsid w:val="008D3F21"/>
    <w:rsid w:val="008D3F2E"/>
    <w:rsid w:val="008D4277"/>
    <w:rsid w:val="008D453F"/>
    <w:rsid w:val="008D469A"/>
    <w:rsid w:val="008D4989"/>
    <w:rsid w:val="008D4CA7"/>
    <w:rsid w:val="008D4F99"/>
    <w:rsid w:val="008D4FB3"/>
    <w:rsid w:val="008D508F"/>
    <w:rsid w:val="008D538D"/>
    <w:rsid w:val="008D5636"/>
    <w:rsid w:val="008D572A"/>
    <w:rsid w:val="008D592F"/>
    <w:rsid w:val="008D5F10"/>
    <w:rsid w:val="008D5FCD"/>
    <w:rsid w:val="008D6684"/>
    <w:rsid w:val="008D6733"/>
    <w:rsid w:val="008D6749"/>
    <w:rsid w:val="008D6A69"/>
    <w:rsid w:val="008D6DC8"/>
    <w:rsid w:val="008D6F90"/>
    <w:rsid w:val="008D6FCF"/>
    <w:rsid w:val="008D72A4"/>
    <w:rsid w:val="008D734D"/>
    <w:rsid w:val="008D7378"/>
    <w:rsid w:val="008D7554"/>
    <w:rsid w:val="008D7615"/>
    <w:rsid w:val="008D76A0"/>
    <w:rsid w:val="008D76AF"/>
    <w:rsid w:val="008D78C3"/>
    <w:rsid w:val="008D7BCD"/>
    <w:rsid w:val="008D7D1C"/>
    <w:rsid w:val="008D7DEB"/>
    <w:rsid w:val="008E0054"/>
    <w:rsid w:val="008E037E"/>
    <w:rsid w:val="008E03C6"/>
    <w:rsid w:val="008E04B5"/>
    <w:rsid w:val="008E0688"/>
    <w:rsid w:val="008E0CDD"/>
    <w:rsid w:val="008E0E89"/>
    <w:rsid w:val="008E0E8C"/>
    <w:rsid w:val="008E1217"/>
    <w:rsid w:val="008E1294"/>
    <w:rsid w:val="008E17EA"/>
    <w:rsid w:val="008E1A5E"/>
    <w:rsid w:val="008E1B76"/>
    <w:rsid w:val="008E1C6B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A36"/>
    <w:rsid w:val="008E2B47"/>
    <w:rsid w:val="008E2C59"/>
    <w:rsid w:val="008E2CEE"/>
    <w:rsid w:val="008E2D58"/>
    <w:rsid w:val="008E329C"/>
    <w:rsid w:val="008E35C0"/>
    <w:rsid w:val="008E378A"/>
    <w:rsid w:val="008E388C"/>
    <w:rsid w:val="008E3D78"/>
    <w:rsid w:val="008E3E33"/>
    <w:rsid w:val="008E3F52"/>
    <w:rsid w:val="008E412D"/>
    <w:rsid w:val="008E4164"/>
    <w:rsid w:val="008E427C"/>
    <w:rsid w:val="008E4280"/>
    <w:rsid w:val="008E451A"/>
    <w:rsid w:val="008E4820"/>
    <w:rsid w:val="008E4DE6"/>
    <w:rsid w:val="008E51FE"/>
    <w:rsid w:val="008E53E3"/>
    <w:rsid w:val="008E5593"/>
    <w:rsid w:val="008E5B5F"/>
    <w:rsid w:val="008E5B80"/>
    <w:rsid w:val="008E5D5A"/>
    <w:rsid w:val="008E5E29"/>
    <w:rsid w:val="008E6333"/>
    <w:rsid w:val="008E63CD"/>
    <w:rsid w:val="008E6718"/>
    <w:rsid w:val="008E6788"/>
    <w:rsid w:val="008E6E6A"/>
    <w:rsid w:val="008E6ED2"/>
    <w:rsid w:val="008E71D2"/>
    <w:rsid w:val="008E78C8"/>
    <w:rsid w:val="008E7D95"/>
    <w:rsid w:val="008E7DB3"/>
    <w:rsid w:val="008F01AB"/>
    <w:rsid w:val="008F0460"/>
    <w:rsid w:val="008F0743"/>
    <w:rsid w:val="008F08C3"/>
    <w:rsid w:val="008F0D27"/>
    <w:rsid w:val="008F0D35"/>
    <w:rsid w:val="008F133A"/>
    <w:rsid w:val="008F15FA"/>
    <w:rsid w:val="008F1645"/>
    <w:rsid w:val="008F1742"/>
    <w:rsid w:val="008F1CC4"/>
    <w:rsid w:val="008F1CF8"/>
    <w:rsid w:val="008F1F85"/>
    <w:rsid w:val="008F2026"/>
    <w:rsid w:val="008F2201"/>
    <w:rsid w:val="008F2369"/>
    <w:rsid w:val="008F2595"/>
    <w:rsid w:val="008F2716"/>
    <w:rsid w:val="008F27E7"/>
    <w:rsid w:val="008F2B4B"/>
    <w:rsid w:val="008F2BBD"/>
    <w:rsid w:val="008F2CB6"/>
    <w:rsid w:val="008F32C2"/>
    <w:rsid w:val="008F3916"/>
    <w:rsid w:val="008F3C54"/>
    <w:rsid w:val="008F3D2D"/>
    <w:rsid w:val="008F3D7C"/>
    <w:rsid w:val="008F3DC9"/>
    <w:rsid w:val="008F3F4C"/>
    <w:rsid w:val="008F4107"/>
    <w:rsid w:val="008F4260"/>
    <w:rsid w:val="008F473A"/>
    <w:rsid w:val="008F4786"/>
    <w:rsid w:val="008F48BF"/>
    <w:rsid w:val="008F4B54"/>
    <w:rsid w:val="008F4BFE"/>
    <w:rsid w:val="008F4D89"/>
    <w:rsid w:val="008F4E3F"/>
    <w:rsid w:val="008F510B"/>
    <w:rsid w:val="008F5184"/>
    <w:rsid w:val="008F52BC"/>
    <w:rsid w:val="008F54D6"/>
    <w:rsid w:val="008F57BF"/>
    <w:rsid w:val="008F58B2"/>
    <w:rsid w:val="008F594D"/>
    <w:rsid w:val="008F595E"/>
    <w:rsid w:val="008F5AA2"/>
    <w:rsid w:val="008F5B2F"/>
    <w:rsid w:val="008F60BB"/>
    <w:rsid w:val="008F6188"/>
    <w:rsid w:val="008F6649"/>
    <w:rsid w:val="008F6CD0"/>
    <w:rsid w:val="008F6CD1"/>
    <w:rsid w:val="008F6E09"/>
    <w:rsid w:val="008F7358"/>
    <w:rsid w:val="008F7BD6"/>
    <w:rsid w:val="008F7C65"/>
    <w:rsid w:val="008F7CC3"/>
    <w:rsid w:val="008F7CEF"/>
    <w:rsid w:val="008F7F94"/>
    <w:rsid w:val="008F7FCA"/>
    <w:rsid w:val="009000FD"/>
    <w:rsid w:val="009008F2"/>
    <w:rsid w:val="00900DDE"/>
    <w:rsid w:val="00900DF1"/>
    <w:rsid w:val="0090108C"/>
    <w:rsid w:val="0090173C"/>
    <w:rsid w:val="00901761"/>
    <w:rsid w:val="00901845"/>
    <w:rsid w:val="0090189E"/>
    <w:rsid w:val="009018D3"/>
    <w:rsid w:val="00901926"/>
    <w:rsid w:val="00901B94"/>
    <w:rsid w:val="00901E04"/>
    <w:rsid w:val="00902260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6DF"/>
    <w:rsid w:val="00903855"/>
    <w:rsid w:val="00903AB2"/>
    <w:rsid w:val="00903F59"/>
    <w:rsid w:val="00903FE5"/>
    <w:rsid w:val="0090403A"/>
    <w:rsid w:val="0090411E"/>
    <w:rsid w:val="00904194"/>
    <w:rsid w:val="009043B0"/>
    <w:rsid w:val="009045C7"/>
    <w:rsid w:val="0090480E"/>
    <w:rsid w:val="00904A52"/>
    <w:rsid w:val="00904A62"/>
    <w:rsid w:val="00904B6D"/>
    <w:rsid w:val="00904C2F"/>
    <w:rsid w:val="00904D1C"/>
    <w:rsid w:val="00904E1D"/>
    <w:rsid w:val="00904EDA"/>
    <w:rsid w:val="00905746"/>
    <w:rsid w:val="00905A06"/>
    <w:rsid w:val="00905E2D"/>
    <w:rsid w:val="00906100"/>
    <w:rsid w:val="009062C4"/>
    <w:rsid w:val="009064E0"/>
    <w:rsid w:val="00906701"/>
    <w:rsid w:val="009067B8"/>
    <w:rsid w:val="00906CA1"/>
    <w:rsid w:val="00906D52"/>
    <w:rsid w:val="00906E0A"/>
    <w:rsid w:val="00906EED"/>
    <w:rsid w:val="00907071"/>
    <w:rsid w:val="0090715C"/>
    <w:rsid w:val="00907778"/>
    <w:rsid w:val="009100AE"/>
    <w:rsid w:val="00910178"/>
    <w:rsid w:val="0091050F"/>
    <w:rsid w:val="0091064F"/>
    <w:rsid w:val="009108A7"/>
    <w:rsid w:val="00910A24"/>
    <w:rsid w:val="00910BA7"/>
    <w:rsid w:val="00910ED6"/>
    <w:rsid w:val="009110DE"/>
    <w:rsid w:val="009113A0"/>
    <w:rsid w:val="00911B30"/>
    <w:rsid w:val="00911E1A"/>
    <w:rsid w:val="009120E2"/>
    <w:rsid w:val="009123B9"/>
    <w:rsid w:val="00912619"/>
    <w:rsid w:val="0091272E"/>
    <w:rsid w:val="00912C50"/>
    <w:rsid w:val="00912D56"/>
    <w:rsid w:val="00912DED"/>
    <w:rsid w:val="00912E1B"/>
    <w:rsid w:val="00912E62"/>
    <w:rsid w:val="00912E77"/>
    <w:rsid w:val="009131D7"/>
    <w:rsid w:val="00913359"/>
    <w:rsid w:val="00913486"/>
    <w:rsid w:val="0091360D"/>
    <w:rsid w:val="009136D1"/>
    <w:rsid w:val="009136E4"/>
    <w:rsid w:val="009138EB"/>
    <w:rsid w:val="00913918"/>
    <w:rsid w:val="00913A9C"/>
    <w:rsid w:val="00913AEE"/>
    <w:rsid w:val="00913F16"/>
    <w:rsid w:val="00913F4C"/>
    <w:rsid w:val="00913FE7"/>
    <w:rsid w:val="00913FFB"/>
    <w:rsid w:val="00914033"/>
    <w:rsid w:val="0091404B"/>
    <w:rsid w:val="00914060"/>
    <w:rsid w:val="0091423A"/>
    <w:rsid w:val="0091446B"/>
    <w:rsid w:val="0091462D"/>
    <w:rsid w:val="00914A5D"/>
    <w:rsid w:val="00914B0F"/>
    <w:rsid w:val="00914B9E"/>
    <w:rsid w:val="00914F86"/>
    <w:rsid w:val="00915032"/>
    <w:rsid w:val="009152E3"/>
    <w:rsid w:val="0091537E"/>
    <w:rsid w:val="00915450"/>
    <w:rsid w:val="00915496"/>
    <w:rsid w:val="009154BD"/>
    <w:rsid w:val="0091590D"/>
    <w:rsid w:val="00915D09"/>
    <w:rsid w:val="00915DB6"/>
    <w:rsid w:val="00915F76"/>
    <w:rsid w:val="009160C6"/>
    <w:rsid w:val="0091610F"/>
    <w:rsid w:val="009161BA"/>
    <w:rsid w:val="00916827"/>
    <w:rsid w:val="0091699E"/>
    <w:rsid w:val="00916ACC"/>
    <w:rsid w:val="00916CB8"/>
    <w:rsid w:val="009170CE"/>
    <w:rsid w:val="009170D5"/>
    <w:rsid w:val="009171B7"/>
    <w:rsid w:val="00917384"/>
    <w:rsid w:val="009178FE"/>
    <w:rsid w:val="00917F82"/>
    <w:rsid w:val="009200D2"/>
    <w:rsid w:val="00920A56"/>
    <w:rsid w:val="00920B31"/>
    <w:rsid w:val="00920C41"/>
    <w:rsid w:val="00920D27"/>
    <w:rsid w:val="00920E14"/>
    <w:rsid w:val="00920FE4"/>
    <w:rsid w:val="00921123"/>
    <w:rsid w:val="00921140"/>
    <w:rsid w:val="009216BF"/>
    <w:rsid w:val="00921890"/>
    <w:rsid w:val="009218D2"/>
    <w:rsid w:val="009219BC"/>
    <w:rsid w:val="00921A74"/>
    <w:rsid w:val="00921C9F"/>
    <w:rsid w:val="00921D10"/>
    <w:rsid w:val="00921ED5"/>
    <w:rsid w:val="00921FA1"/>
    <w:rsid w:val="009223E2"/>
    <w:rsid w:val="009223FC"/>
    <w:rsid w:val="009225B6"/>
    <w:rsid w:val="009226AE"/>
    <w:rsid w:val="0092286C"/>
    <w:rsid w:val="009228C3"/>
    <w:rsid w:val="00922BED"/>
    <w:rsid w:val="00922D55"/>
    <w:rsid w:val="00922E74"/>
    <w:rsid w:val="00922ECA"/>
    <w:rsid w:val="00923151"/>
    <w:rsid w:val="00923232"/>
    <w:rsid w:val="009232B0"/>
    <w:rsid w:val="0092385D"/>
    <w:rsid w:val="009239D8"/>
    <w:rsid w:val="00923ABA"/>
    <w:rsid w:val="00924108"/>
    <w:rsid w:val="0092434B"/>
    <w:rsid w:val="009246FC"/>
    <w:rsid w:val="009247D8"/>
    <w:rsid w:val="00924842"/>
    <w:rsid w:val="00924AA1"/>
    <w:rsid w:val="00924BE9"/>
    <w:rsid w:val="00924F33"/>
    <w:rsid w:val="00924F5D"/>
    <w:rsid w:val="0092507E"/>
    <w:rsid w:val="009251DB"/>
    <w:rsid w:val="009252F7"/>
    <w:rsid w:val="009255BD"/>
    <w:rsid w:val="00925836"/>
    <w:rsid w:val="009258ED"/>
    <w:rsid w:val="00925A66"/>
    <w:rsid w:val="00925AE7"/>
    <w:rsid w:val="00925C3F"/>
    <w:rsid w:val="00925D30"/>
    <w:rsid w:val="00925DD1"/>
    <w:rsid w:val="009260EC"/>
    <w:rsid w:val="00926264"/>
    <w:rsid w:val="0092634B"/>
    <w:rsid w:val="009263D7"/>
    <w:rsid w:val="00926496"/>
    <w:rsid w:val="00926595"/>
    <w:rsid w:val="0092698B"/>
    <w:rsid w:val="009269EB"/>
    <w:rsid w:val="00926DBC"/>
    <w:rsid w:val="00926EC3"/>
    <w:rsid w:val="00927060"/>
    <w:rsid w:val="00927211"/>
    <w:rsid w:val="00927752"/>
    <w:rsid w:val="00927B9A"/>
    <w:rsid w:val="009300EE"/>
    <w:rsid w:val="00930305"/>
    <w:rsid w:val="0093063D"/>
    <w:rsid w:val="00930BEA"/>
    <w:rsid w:val="00930E39"/>
    <w:rsid w:val="0093135E"/>
    <w:rsid w:val="009317A5"/>
    <w:rsid w:val="0093195D"/>
    <w:rsid w:val="00931C1F"/>
    <w:rsid w:val="00931EBE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DD6"/>
    <w:rsid w:val="00932F0E"/>
    <w:rsid w:val="0093300F"/>
    <w:rsid w:val="0093311E"/>
    <w:rsid w:val="0093396F"/>
    <w:rsid w:val="00933A4C"/>
    <w:rsid w:val="00933C28"/>
    <w:rsid w:val="00933D45"/>
    <w:rsid w:val="00933D61"/>
    <w:rsid w:val="00933DA9"/>
    <w:rsid w:val="00933DE4"/>
    <w:rsid w:val="00933F0A"/>
    <w:rsid w:val="00933FC7"/>
    <w:rsid w:val="00934296"/>
    <w:rsid w:val="009344DE"/>
    <w:rsid w:val="0093457F"/>
    <w:rsid w:val="009345E9"/>
    <w:rsid w:val="00934DEF"/>
    <w:rsid w:val="00935384"/>
    <w:rsid w:val="009355ED"/>
    <w:rsid w:val="009355F0"/>
    <w:rsid w:val="009357B1"/>
    <w:rsid w:val="00935827"/>
    <w:rsid w:val="00935964"/>
    <w:rsid w:val="00935B52"/>
    <w:rsid w:val="00935E52"/>
    <w:rsid w:val="00936090"/>
    <w:rsid w:val="009363E5"/>
    <w:rsid w:val="009367F5"/>
    <w:rsid w:val="00936951"/>
    <w:rsid w:val="00936A90"/>
    <w:rsid w:val="00936CCB"/>
    <w:rsid w:val="009370A6"/>
    <w:rsid w:val="0093741B"/>
    <w:rsid w:val="009374E4"/>
    <w:rsid w:val="009375E4"/>
    <w:rsid w:val="00937AC7"/>
    <w:rsid w:val="00937D15"/>
    <w:rsid w:val="0094028C"/>
    <w:rsid w:val="009406F4"/>
    <w:rsid w:val="0094075E"/>
    <w:rsid w:val="00940A5D"/>
    <w:rsid w:val="00940BCB"/>
    <w:rsid w:val="00940C1B"/>
    <w:rsid w:val="00940D85"/>
    <w:rsid w:val="00940DF4"/>
    <w:rsid w:val="00940F45"/>
    <w:rsid w:val="00940FB5"/>
    <w:rsid w:val="0094106E"/>
    <w:rsid w:val="0094148B"/>
    <w:rsid w:val="009417FF"/>
    <w:rsid w:val="00941A1C"/>
    <w:rsid w:val="00941B97"/>
    <w:rsid w:val="00941CE1"/>
    <w:rsid w:val="00941E13"/>
    <w:rsid w:val="00941F0E"/>
    <w:rsid w:val="009420C2"/>
    <w:rsid w:val="00942451"/>
    <w:rsid w:val="009424A2"/>
    <w:rsid w:val="00942648"/>
    <w:rsid w:val="009428F1"/>
    <w:rsid w:val="00942BB8"/>
    <w:rsid w:val="0094335F"/>
    <w:rsid w:val="00943C02"/>
    <w:rsid w:val="00943D09"/>
    <w:rsid w:val="0094402A"/>
    <w:rsid w:val="00944074"/>
    <w:rsid w:val="00944202"/>
    <w:rsid w:val="00944335"/>
    <w:rsid w:val="00944352"/>
    <w:rsid w:val="009444B1"/>
    <w:rsid w:val="009445D2"/>
    <w:rsid w:val="00944609"/>
    <w:rsid w:val="00944710"/>
    <w:rsid w:val="009449D7"/>
    <w:rsid w:val="00944AF4"/>
    <w:rsid w:val="00944D54"/>
    <w:rsid w:val="00944EC4"/>
    <w:rsid w:val="00944F64"/>
    <w:rsid w:val="009451F4"/>
    <w:rsid w:val="00945337"/>
    <w:rsid w:val="0094541F"/>
    <w:rsid w:val="0094567F"/>
    <w:rsid w:val="009456B1"/>
    <w:rsid w:val="009458EF"/>
    <w:rsid w:val="00945914"/>
    <w:rsid w:val="00945D81"/>
    <w:rsid w:val="00945E49"/>
    <w:rsid w:val="0094614D"/>
    <w:rsid w:val="009462D8"/>
    <w:rsid w:val="0094633F"/>
    <w:rsid w:val="00946388"/>
    <w:rsid w:val="009469FE"/>
    <w:rsid w:val="00946F15"/>
    <w:rsid w:val="00946F63"/>
    <w:rsid w:val="00947076"/>
    <w:rsid w:val="009471A9"/>
    <w:rsid w:val="009477BE"/>
    <w:rsid w:val="00947A78"/>
    <w:rsid w:val="009509D7"/>
    <w:rsid w:val="00950B09"/>
    <w:rsid w:val="00950DD1"/>
    <w:rsid w:val="00950EE2"/>
    <w:rsid w:val="00951417"/>
    <w:rsid w:val="0095143D"/>
    <w:rsid w:val="0095154C"/>
    <w:rsid w:val="00951658"/>
    <w:rsid w:val="0095165A"/>
    <w:rsid w:val="009517A9"/>
    <w:rsid w:val="009518B4"/>
    <w:rsid w:val="009518BD"/>
    <w:rsid w:val="00951995"/>
    <w:rsid w:val="00951A19"/>
    <w:rsid w:val="00951C7E"/>
    <w:rsid w:val="00951CF6"/>
    <w:rsid w:val="00952216"/>
    <w:rsid w:val="0095225E"/>
    <w:rsid w:val="00952373"/>
    <w:rsid w:val="00952ACA"/>
    <w:rsid w:val="00953245"/>
    <w:rsid w:val="009534C9"/>
    <w:rsid w:val="009537A7"/>
    <w:rsid w:val="009538FA"/>
    <w:rsid w:val="00953B1F"/>
    <w:rsid w:val="00953B35"/>
    <w:rsid w:val="00953C89"/>
    <w:rsid w:val="00954188"/>
    <w:rsid w:val="009542A5"/>
    <w:rsid w:val="009543E7"/>
    <w:rsid w:val="009548C3"/>
    <w:rsid w:val="00954A2B"/>
    <w:rsid w:val="00954A45"/>
    <w:rsid w:val="00954CF3"/>
    <w:rsid w:val="00955050"/>
    <w:rsid w:val="00955053"/>
    <w:rsid w:val="0095506D"/>
    <w:rsid w:val="009553C4"/>
    <w:rsid w:val="009555E2"/>
    <w:rsid w:val="009556C6"/>
    <w:rsid w:val="009557DF"/>
    <w:rsid w:val="00955A2E"/>
    <w:rsid w:val="00956101"/>
    <w:rsid w:val="0095610E"/>
    <w:rsid w:val="00956526"/>
    <w:rsid w:val="0095652E"/>
    <w:rsid w:val="00956623"/>
    <w:rsid w:val="009566E4"/>
    <w:rsid w:val="00957060"/>
    <w:rsid w:val="009570D7"/>
    <w:rsid w:val="0095719B"/>
    <w:rsid w:val="009571E6"/>
    <w:rsid w:val="00957487"/>
    <w:rsid w:val="009576EE"/>
    <w:rsid w:val="0095771D"/>
    <w:rsid w:val="00957A1C"/>
    <w:rsid w:val="00957D9C"/>
    <w:rsid w:val="00957E00"/>
    <w:rsid w:val="00960267"/>
    <w:rsid w:val="00960342"/>
    <w:rsid w:val="009603AB"/>
    <w:rsid w:val="009605AC"/>
    <w:rsid w:val="0096072C"/>
    <w:rsid w:val="009607AF"/>
    <w:rsid w:val="00960863"/>
    <w:rsid w:val="00960A88"/>
    <w:rsid w:val="00960B3F"/>
    <w:rsid w:val="00960C68"/>
    <w:rsid w:val="00960CA1"/>
    <w:rsid w:val="00960CB6"/>
    <w:rsid w:val="00960CEF"/>
    <w:rsid w:val="00960D27"/>
    <w:rsid w:val="00960FE0"/>
    <w:rsid w:val="00961023"/>
    <w:rsid w:val="0096126D"/>
    <w:rsid w:val="009612F1"/>
    <w:rsid w:val="009613DF"/>
    <w:rsid w:val="00961467"/>
    <w:rsid w:val="009615CC"/>
    <w:rsid w:val="009616F9"/>
    <w:rsid w:val="009616FA"/>
    <w:rsid w:val="00961829"/>
    <w:rsid w:val="00961B51"/>
    <w:rsid w:val="00961DE4"/>
    <w:rsid w:val="00961E6D"/>
    <w:rsid w:val="00961F21"/>
    <w:rsid w:val="009621FF"/>
    <w:rsid w:val="00962647"/>
    <w:rsid w:val="00962874"/>
    <w:rsid w:val="0096292B"/>
    <w:rsid w:val="00962B8E"/>
    <w:rsid w:val="009631D3"/>
    <w:rsid w:val="0096336E"/>
    <w:rsid w:val="00963690"/>
    <w:rsid w:val="0096392B"/>
    <w:rsid w:val="0096394E"/>
    <w:rsid w:val="0096397B"/>
    <w:rsid w:val="00963A10"/>
    <w:rsid w:val="00963A7C"/>
    <w:rsid w:val="00963BA6"/>
    <w:rsid w:val="00963D63"/>
    <w:rsid w:val="00963D7C"/>
    <w:rsid w:val="00963D8A"/>
    <w:rsid w:val="009640C7"/>
    <w:rsid w:val="00964149"/>
    <w:rsid w:val="00964227"/>
    <w:rsid w:val="009645E4"/>
    <w:rsid w:val="009649EA"/>
    <w:rsid w:val="00964DB8"/>
    <w:rsid w:val="00964E3C"/>
    <w:rsid w:val="00964E69"/>
    <w:rsid w:val="0096504D"/>
    <w:rsid w:val="00965224"/>
    <w:rsid w:val="009654F0"/>
    <w:rsid w:val="009659EA"/>
    <w:rsid w:val="00965B10"/>
    <w:rsid w:val="00965B26"/>
    <w:rsid w:val="00965E74"/>
    <w:rsid w:val="0096691D"/>
    <w:rsid w:val="00966EC1"/>
    <w:rsid w:val="00966EC4"/>
    <w:rsid w:val="0096709D"/>
    <w:rsid w:val="009672BC"/>
    <w:rsid w:val="0096766C"/>
    <w:rsid w:val="00967851"/>
    <w:rsid w:val="0096787A"/>
    <w:rsid w:val="00967B67"/>
    <w:rsid w:val="00967D2D"/>
    <w:rsid w:val="00967D7D"/>
    <w:rsid w:val="009700AE"/>
    <w:rsid w:val="00970872"/>
    <w:rsid w:val="009708D0"/>
    <w:rsid w:val="00970A9E"/>
    <w:rsid w:val="00970AD8"/>
    <w:rsid w:val="00970CC4"/>
    <w:rsid w:val="00970EE2"/>
    <w:rsid w:val="00970F7A"/>
    <w:rsid w:val="00970FE3"/>
    <w:rsid w:val="00971190"/>
    <w:rsid w:val="009712FC"/>
    <w:rsid w:val="00971659"/>
    <w:rsid w:val="009718F0"/>
    <w:rsid w:val="00971EC5"/>
    <w:rsid w:val="00971F6B"/>
    <w:rsid w:val="00971F77"/>
    <w:rsid w:val="00971FCC"/>
    <w:rsid w:val="009724DB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2FF"/>
    <w:rsid w:val="00973426"/>
    <w:rsid w:val="009734DE"/>
    <w:rsid w:val="0097355B"/>
    <w:rsid w:val="0097383E"/>
    <w:rsid w:val="009738AC"/>
    <w:rsid w:val="009738E5"/>
    <w:rsid w:val="009739F8"/>
    <w:rsid w:val="00973D04"/>
    <w:rsid w:val="00973F29"/>
    <w:rsid w:val="00973F78"/>
    <w:rsid w:val="00974013"/>
    <w:rsid w:val="00974182"/>
    <w:rsid w:val="009744FF"/>
    <w:rsid w:val="00974520"/>
    <w:rsid w:val="0097494F"/>
    <w:rsid w:val="0097496D"/>
    <w:rsid w:val="00974B0E"/>
    <w:rsid w:val="00974EBD"/>
    <w:rsid w:val="009751BA"/>
    <w:rsid w:val="00975857"/>
    <w:rsid w:val="00975859"/>
    <w:rsid w:val="00975BC7"/>
    <w:rsid w:val="009761A9"/>
    <w:rsid w:val="00976A7E"/>
    <w:rsid w:val="00976AD5"/>
    <w:rsid w:val="00976E81"/>
    <w:rsid w:val="00976F82"/>
    <w:rsid w:val="00977311"/>
    <w:rsid w:val="009775C2"/>
    <w:rsid w:val="00977833"/>
    <w:rsid w:val="00977852"/>
    <w:rsid w:val="009778AB"/>
    <w:rsid w:val="00977970"/>
    <w:rsid w:val="00977B50"/>
    <w:rsid w:val="00980403"/>
    <w:rsid w:val="0098044B"/>
    <w:rsid w:val="009804CB"/>
    <w:rsid w:val="009809DD"/>
    <w:rsid w:val="00980F14"/>
    <w:rsid w:val="009810E1"/>
    <w:rsid w:val="009810EB"/>
    <w:rsid w:val="00981350"/>
    <w:rsid w:val="00981374"/>
    <w:rsid w:val="009813D3"/>
    <w:rsid w:val="009816D6"/>
    <w:rsid w:val="0098172B"/>
    <w:rsid w:val="009817F9"/>
    <w:rsid w:val="0098183B"/>
    <w:rsid w:val="00981CFC"/>
    <w:rsid w:val="00981F78"/>
    <w:rsid w:val="00981FE3"/>
    <w:rsid w:val="009822AF"/>
    <w:rsid w:val="009823A3"/>
    <w:rsid w:val="009826B1"/>
    <w:rsid w:val="00982AB4"/>
    <w:rsid w:val="00982B3A"/>
    <w:rsid w:val="00982E67"/>
    <w:rsid w:val="00982FE9"/>
    <w:rsid w:val="00983061"/>
    <w:rsid w:val="00983223"/>
    <w:rsid w:val="009835DB"/>
    <w:rsid w:val="009838CE"/>
    <w:rsid w:val="00983960"/>
    <w:rsid w:val="00983BBB"/>
    <w:rsid w:val="00983C41"/>
    <w:rsid w:val="00984206"/>
    <w:rsid w:val="0098461E"/>
    <w:rsid w:val="009846F7"/>
    <w:rsid w:val="00984C55"/>
    <w:rsid w:val="00984ECC"/>
    <w:rsid w:val="00984F87"/>
    <w:rsid w:val="0098510C"/>
    <w:rsid w:val="0098511E"/>
    <w:rsid w:val="009852B3"/>
    <w:rsid w:val="009852F6"/>
    <w:rsid w:val="009853BA"/>
    <w:rsid w:val="0098541D"/>
    <w:rsid w:val="00985B5B"/>
    <w:rsid w:val="00985C9A"/>
    <w:rsid w:val="00985CA4"/>
    <w:rsid w:val="00985D90"/>
    <w:rsid w:val="00985DD9"/>
    <w:rsid w:val="00985E6D"/>
    <w:rsid w:val="00985F0C"/>
    <w:rsid w:val="00986549"/>
    <w:rsid w:val="00986929"/>
    <w:rsid w:val="00986956"/>
    <w:rsid w:val="009876A0"/>
    <w:rsid w:val="009878EF"/>
    <w:rsid w:val="009879B5"/>
    <w:rsid w:val="009879F4"/>
    <w:rsid w:val="00987A48"/>
    <w:rsid w:val="00987C3D"/>
    <w:rsid w:val="00987D5B"/>
    <w:rsid w:val="00990A01"/>
    <w:rsid w:val="00990D3B"/>
    <w:rsid w:val="00990DCC"/>
    <w:rsid w:val="00990FFE"/>
    <w:rsid w:val="009917F3"/>
    <w:rsid w:val="00991F39"/>
    <w:rsid w:val="009921AE"/>
    <w:rsid w:val="009923ED"/>
    <w:rsid w:val="00992592"/>
    <w:rsid w:val="00992624"/>
    <w:rsid w:val="009927C4"/>
    <w:rsid w:val="009927F1"/>
    <w:rsid w:val="00992CA5"/>
    <w:rsid w:val="009930C0"/>
    <w:rsid w:val="0099324C"/>
    <w:rsid w:val="0099342F"/>
    <w:rsid w:val="009934FC"/>
    <w:rsid w:val="00993627"/>
    <w:rsid w:val="00993658"/>
    <w:rsid w:val="0099367D"/>
    <w:rsid w:val="009936F0"/>
    <w:rsid w:val="00993968"/>
    <w:rsid w:val="00993BF7"/>
    <w:rsid w:val="00993DA5"/>
    <w:rsid w:val="0099408C"/>
    <w:rsid w:val="00994A27"/>
    <w:rsid w:val="00994D59"/>
    <w:rsid w:val="009952BD"/>
    <w:rsid w:val="00995360"/>
    <w:rsid w:val="0099543F"/>
    <w:rsid w:val="009954AD"/>
    <w:rsid w:val="0099573B"/>
    <w:rsid w:val="00995A13"/>
    <w:rsid w:val="00995ABC"/>
    <w:rsid w:val="00995C9F"/>
    <w:rsid w:val="00995DCD"/>
    <w:rsid w:val="0099653A"/>
    <w:rsid w:val="00996546"/>
    <w:rsid w:val="00996930"/>
    <w:rsid w:val="009969A0"/>
    <w:rsid w:val="00996A8B"/>
    <w:rsid w:val="00996B84"/>
    <w:rsid w:val="00996CBD"/>
    <w:rsid w:val="00996CD1"/>
    <w:rsid w:val="00996CD4"/>
    <w:rsid w:val="00996F9D"/>
    <w:rsid w:val="00997039"/>
    <w:rsid w:val="0099713E"/>
    <w:rsid w:val="00997157"/>
    <w:rsid w:val="009971EE"/>
    <w:rsid w:val="0099731A"/>
    <w:rsid w:val="009974F8"/>
    <w:rsid w:val="0099792B"/>
    <w:rsid w:val="009979D6"/>
    <w:rsid w:val="00997C80"/>
    <w:rsid w:val="00997CA3"/>
    <w:rsid w:val="00997CCB"/>
    <w:rsid w:val="00997DCB"/>
    <w:rsid w:val="00997F8A"/>
    <w:rsid w:val="009A0212"/>
    <w:rsid w:val="009A031F"/>
    <w:rsid w:val="009A0369"/>
    <w:rsid w:val="009A041C"/>
    <w:rsid w:val="009A04D7"/>
    <w:rsid w:val="009A0886"/>
    <w:rsid w:val="009A08C5"/>
    <w:rsid w:val="009A0928"/>
    <w:rsid w:val="009A0AE7"/>
    <w:rsid w:val="009A0DCD"/>
    <w:rsid w:val="009A11D7"/>
    <w:rsid w:val="009A1504"/>
    <w:rsid w:val="009A15F7"/>
    <w:rsid w:val="009A1722"/>
    <w:rsid w:val="009A1757"/>
    <w:rsid w:val="009A18A0"/>
    <w:rsid w:val="009A1915"/>
    <w:rsid w:val="009A1A75"/>
    <w:rsid w:val="009A1B2E"/>
    <w:rsid w:val="009A1CA0"/>
    <w:rsid w:val="009A1D2B"/>
    <w:rsid w:val="009A1E77"/>
    <w:rsid w:val="009A20F1"/>
    <w:rsid w:val="009A2149"/>
    <w:rsid w:val="009A2180"/>
    <w:rsid w:val="009A246A"/>
    <w:rsid w:val="009A2944"/>
    <w:rsid w:val="009A29E7"/>
    <w:rsid w:val="009A2B78"/>
    <w:rsid w:val="009A2F3F"/>
    <w:rsid w:val="009A3183"/>
    <w:rsid w:val="009A322F"/>
    <w:rsid w:val="009A34A4"/>
    <w:rsid w:val="009A34BB"/>
    <w:rsid w:val="009A34F2"/>
    <w:rsid w:val="009A37AC"/>
    <w:rsid w:val="009A37B8"/>
    <w:rsid w:val="009A38F3"/>
    <w:rsid w:val="009A3AB5"/>
    <w:rsid w:val="009A3DDE"/>
    <w:rsid w:val="009A415C"/>
    <w:rsid w:val="009A49EA"/>
    <w:rsid w:val="009A4C99"/>
    <w:rsid w:val="009A4D6A"/>
    <w:rsid w:val="009A4F28"/>
    <w:rsid w:val="009A5004"/>
    <w:rsid w:val="009A516A"/>
    <w:rsid w:val="009A5209"/>
    <w:rsid w:val="009A528E"/>
    <w:rsid w:val="009A534D"/>
    <w:rsid w:val="009A54B7"/>
    <w:rsid w:val="009A595B"/>
    <w:rsid w:val="009A6127"/>
    <w:rsid w:val="009A637B"/>
    <w:rsid w:val="009A6388"/>
    <w:rsid w:val="009A63C5"/>
    <w:rsid w:val="009A6456"/>
    <w:rsid w:val="009A66CC"/>
    <w:rsid w:val="009A6997"/>
    <w:rsid w:val="009A6BAA"/>
    <w:rsid w:val="009A6C74"/>
    <w:rsid w:val="009A6D86"/>
    <w:rsid w:val="009A7036"/>
    <w:rsid w:val="009A7154"/>
    <w:rsid w:val="009A76D3"/>
    <w:rsid w:val="009A78D1"/>
    <w:rsid w:val="009A7B8C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980"/>
    <w:rsid w:val="009B2A4A"/>
    <w:rsid w:val="009B2B98"/>
    <w:rsid w:val="009B3221"/>
    <w:rsid w:val="009B331A"/>
    <w:rsid w:val="009B344A"/>
    <w:rsid w:val="009B346F"/>
    <w:rsid w:val="009B3694"/>
    <w:rsid w:val="009B3745"/>
    <w:rsid w:val="009B3907"/>
    <w:rsid w:val="009B3B26"/>
    <w:rsid w:val="009B3C79"/>
    <w:rsid w:val="009B3E77"/>
    <w:rsid w:val="009B3F3C"/>
    <w:rsid w:val="009B41B4"/>
    <w:rsid w:val="009B433A"/>
    <w:rsid w:val="009B4542"/>
    <w:rsid w:val="009B460E"/>
    <w:rsid w:val="009B46CA"/>
    <w:rsid w:val="009B4821"/>
    <w:rsid w:val="009B4AFC"/>
    <w:rsid w:val="009B4BED"/>
    <w:rsid w:val="009B4C24"/>
    <w:rsid w:val="009B5821"/>
    <w:rsid w:val="009B59B0"/>
    <w:rsid w:val="009B5A7E"/>
    <w:rsid w:val="009B5C07"/>
    <w:rsid w:val="009B5CF4"/>
    <w:rsid w:val="009B5F40"/>
    <w:rsid w:val="009B616B"/>
    <w:rsid w:val="009B61D3"/>
    <w:rsid w:val="009B6439"/>
    <w:rsid w:val="009B68AD"/>
    <w:rsid w:val="009B6C13"/>
    <w:rsid w:val="009B6F4A"/>
    <w:rsid w:val="009B7298"/>
    <w:rsid w:val="009B74AC"/>
    <w:rsid w:val="009B75E3"/>
    <w:rsid w:val="009B7BB7"/>
    <w:rsid w:val="009B7FFA"/>
    <w:rsid w:val="009C00EF"/>
    <w:rsid w:val="009C0210"/>
    <w:rsid w:val="009C02BF"/>
    <w:rsid w:val="009C0648"/>
    <w:rsid w:val="009C07D6"/>
    <w:rsid w:val="009C0896"/>
    <w:rsid w:val="009C0898"/>
    <w:rsid w:val="009C0AFE"/>
    <w:rsid w:val="009C0BC1"/>
    <w:rsid w:val="009C0DBE"/>
    <w:rsid w:val="009C0E79"/>
    <w:rsid w:val="009C10DF"/>
    <w:rsid w:val="009C1518"/>
    <w:rsid w:val="009C1903"/>
    <w:rsid w:val="009C1A35"/>
    <w:rsid w:val="009C1B3C"/>
    <w:rsid w:val="009C1D4B"/>
    <w:rsid w:val="009C1DBA"/>
    <w:rsid w:val="009C1E0C"/>
    <w:rsid w:val="009C25B1"/>
    <w:rsid w:val="009C2791"/>
    <w:rsid w:val="009C281C"/>
    <w:rsid w:val="009C283E"/>
    <w:rsid w:val="009C29E0"/>
    <w:rsid w:val="009C2B61"/>
    <w:rsid w:val="009C2CCB"/>
    <w:rsid w:val="009C2E8D"/>
    <w:rsid w:val="009C31B7"/>
    <w:rsid w:val="009C3630"/>
    <w:rsid w:val="009C3695"/>
    <w:rsid w:val="009C3A87"/>
    <w:rsid w:val="009C3C1E"/>
    <w:rsid w:val="009C3D10"/>
    <w:rsid w:val="009C3D88"/>
    <w:rsid w:val="009C3EEC"/>
    <w:rsid w:val="009C4074"/>
    <w:rsid w:val="009C45D9"/>
    <w:rsid w:val="009C4852"/>
    <w:rsid w:val="009C4B5C"/>
    <w:rsid w:val="009C520B"/>
    <w:rsid w:val="009C53C2"/>
    <w:rsid w:val="009C53CD"/>
    <w:rsid w:val="009C5506"/>
    <w:rsid w:val="009C5685"/>
    <w:rsid w:val="009C5785"/>
    <w:rsid w:val="009C5874"/>
    <w:rsid w:val="009C5E44"/>
    <w:rsid w:val="009C62BF"/>
    <w:rsid w:val="009C64A2"/>
    <w:rsid w:val="009C6647"/>
    <w:rsid w:val="009C6768"/>
    <w:rsid w:val="009C6894"/>
    <w:rsid w:val="009C68DA"/>
    <w:rsid w:val="009C6AAD"/>
    <w:rsid w:val="009C6B03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E93"/>
    <w:rsid w:val="009C7F47"/>
    <w:rsid w:val="009C7F54"/>
    <w:rsid w:val="009D0222"/>
    <w:rsid w:val="009D0256"/>
    <w:rsid w:val="009D0361"/>
    <w:rsid w:val="009D04B5"/>
    <w:rsid w:val="009D0542"/>
    <w:rsid w:val="009D0720"/>
    <w:rsid w:val="009D079F"/>
    <w:rsid w:val="009D0897"/>
    <w:rsid w:val="009D08B7"/>
    <w:rsid w:val="009D0A1E"/>
    <w:rsid w:val="009D0BA5"/>
    <w:rsid w:val="009D0C84"/>
    <w:rsid w:val="009D0F01"/>
    <w:rsid w:val="009D11CA"/>
    <w:rsid w:val="009D138B"/>
    <w:rsid w:val="009D154B"/>
    <w:rsid w:val="009D19EE"/>
    <w:rsid w:val="009D1D55"/>
    <w:rsid w:val="009D2118"/>
    <w:rsid w:val="009D22EA"/>
    <w:rsid w:val="009D2427"/>
    <w:rsid w:val="009D246F"/>
    <w:rsid w:val="009D291A"/>
    <w:rsid w:val="009D2A06"/>
    <w:rsid w:val="009D2BEA"/>
    <w:rsid w:val="009D2C43"/>
    <w:rsid w:val="009D2C6F"/>
    <w:rsid w:val="009D2F8B"/>
    <w:rsid w:val="009D30F8"/>
    <w:rsid w:val="009D3184"/>
    <w:rsid w:val="009D31C1"/>
    <w:rsid w:val="009D324D"/>
    <w:rsid w:val="009D3256"/>
    <w:rsid w:val="009D331B"/>
    <w:rsid w:val="009D3650"/>
    <w:rsid w:val="009D3748"/>
    <w:rsid w:val="009D3A5A"/>
    <w:rsid w:val="009D3CC0"/>
    <w:rsid w:val="009D3D45"/>
    <w:rsid w:val="009D40DC"/>
    <w:rsid w:val="009D40FF"/>
    <w:rsid w:val="009D41BE"/>
    <w:rsid w:val="009D422C"/>
    <w:rsid w:val="009D4303"/>
    <w:rsid w:val="009D478C"/>
    <w:rsid w:val="009D481C"/>
    <w:rsid w:val="009D4864"/>
    <w:rsid w:val="009D49A4"/>
    <w:rsid w:val="009D4A8E"/>
    <w:rsid w:val="009D4DA3"/>
    <w:rsid w:val="009D5450"/>
    <w:rsid w:val="009D561D"/>
    <w:rsid w:val="009D5AB9"/>
    <w:rsid w:val="009D5ADA"/>
    <w:rsid w:val="009D5D05"/>
    <w:rsid w:val="009D60A4"/>
    <w:rsid w:val="009D60AC"/>
    <w:rsid w:val="009D610C"/>
    <w:rsid w:val="009D62E7"/>
    <w:rsid w:val="009D688C"/>
    <w:rsid w:val="009D69E5"/>
    <w:rsid w:val="009D6B8A"/>
    <w:rsid w:val="009D6D45"/>
    <w:rsid w:val="009D6F37"/>
    <w:rsid w:val="009D7470"/>
    <w:rsid w:val="009D75A4"/>
    <w:rsid w:val="009D7AAD"/>
    <w:rsid w:val="009D7D9E"/>
    <w:rsid w:val="009E064A"/>
    <w:rsid w:val="009E0FC3"/>
    <w:rsid w:val="009E11A9"/>
    <w:rsid w:val="009E135A"/>
    <w:rsid w:val="009E136D"/>
    <w:rsid w:val="009E1544"/>
    <w:rsid w:val="009E176B"/>
    <w:rsid w:val="009E1D4E"/>
    <w:rsid w:val="009E1E13"/>
    <w:rsid w:val="009E1E2D"/>
    <w:rsid w:val="009E1F70"/>
    <w:rsid w:val="009E1FFC"/>
    <w:rsid w:val="009E230E"/>
    <w:rsid w:val="009E2A3E"/>
    <w:rsid w:val="009E2F97"/>
    <w:rsid w:val="009E3235"/>
    <w:rsid w:val="009E36FD"/>
    <w:rsid w:val="009E3790"/>
    <w:rsid w:val="009E3AD5"/>
    <w:rsid w:val="009E3B7E"/>
    <w:rsid w:val="009E3B9B"/>
    <w:rsid w:val="009E40DA"/>
    <w:rsid w:val="009E4222"/>
    <w:rsid w:val="009E4301"/>
    <w:rsid w:val="009E457F"/>
    <w:rsid w:val="009E4B3D"/>
    <w:rsid w:val="009E4D10"/>
    <w:rsid w:val="009E53AA"/>
    <w:rsid w:val="009E53D6"/>
    <w:rsid w:val="009E5656"/>
    <w:rsid w:val="009E5790"/>
    <w:rsid w:val="009E5A95"/>
    <w:rsid w:val="009E5AB4"/>
    <w:rsid w:val="009E5B99"/>
    <w:rsid w:val="009E5BCA"/>
    <w:rsid w:val="009E605E"/>
    <w:rsid w:val="009E61B8"/>
    <w:rsid w:val="009E6253"/>
    <w:rsid w:val="009E641D"/>
    <w:rsid w:val="009E644C"/>
    <w:rsid w:val="009E6463"/>
    <w:rsid w:val="009E65A4"/>
    <w:rsid w:val="009E6A49"/>
    <w:rsid w:val="009E6F6E"/>
    <w:rsid w:val="009E76E9"/>
    <w:rsid w:val="009E782E"/>
    <w:rsid w:val="009E78D9"/>
    <w:rsid w:val="009E798E"/>
    <w:rsid w:val="009E7AA0"/>
    <w:rsid w:val="009E7DDC"/>
    <w:rsid w:val="009E7E4C"/>
    <w:rsid w:val="009F0251"/>
    <w:rsid w:val="009F04E1"/>
    <w:rsid w:val="009F04E9"/>
    <w:rsid w:val="009F0595"/>
    <w:rsid w:val="009F06F6"/>
    <w:rsid w:val="009F096A"/>
    <w:rsid w:val="009F0B81"/>
    <w:rsid w:val="009F0C38"/>
    <w:rsid w:val="009F0CD1"/>
    <w:rsid w:val="009F1033"/>
    <w:rsid w:val="009F10FC"/>
    <w:rsid w:val="009F114E"/>
    <w:rsid w:val="009F1170"/>
    <w:rsid w:val="009F187B"/>
    <w:rsid w:val="009F1933"/>
    <w:rsid w:val="009F2297"/>
    <w:rsid w:val="009F296C"/>
    <w:rsid w:val="009F2A75"/>
    <w:rsid w:val="009F2C6E"/>
    <w:rsid w:val="009F2D2A"/>
    <w:rsid w:val="009F2E7E"/>
    <w:rsid w:val="009F3260"/>
    <w:rsid w:val="009F35D9"/>
    <w:rsid w:val="009F3719"/>
    <w:rsid w:val="009F3A4B"/>
    <w:rsid w:val="009F3FC9"/>
    <w:rsid w:val="009F41E1"/>
    <w:rsid w:val="009F4217"/>
    <w:rsid w:val="009F426E"/>
    <w:rsid w:val="009F4275"/>
    <w:rsid w:val="009F4375"/>
    <w:rsid w:val="009F4695"/>
    <w:rsid w:val="009F470A"/>
    <w:rsid w:val="009F4834"/>
    <w:rsid w:val="009F4900"/>
    <w:rsid w:val="009F4D35"/>
    <w:rsid w:val="009F4F05"/>
    <w:rsid w:val="009F4FBF"/>
    <w:rsid w:val="009F5119"/>
    <w:rsid w:val="009F5234"/>
    <w:rsid w:val="009F52C0"/>
    <w:rsid w:val="009F539F"/>
    <w:rsid w:val="009F5606"/>
    <w:rsid w:val="009F569F"/>
    <w:rsid w:val="009F574C"/>
    <w:rsid w:val="009F57FE"/>
    <w:rsid w:val="009F5885"/>
    <w:rsid w:val="009F5CA4"/>
    <w:rsid w:val="009F5D1D"/>
    <w:rsid w:val="009F5E28"/>
    <w:rsid w:val="009F6166"/>
    <w:rsid w:val="009F61ED"/>
    <w:rsid w:val="009F6410"/>
    <w:rsid w:val="009F6457"/>
    <w:rsid w:val="009F64DE"/>
    <w:rsid w:val="009F65AF"/>
    <w:rsid w:val="009F669B"/>
    <w:rsid w:val="009F66DF"/>
    <w:rsid w:val="009F6810"/>
    <w:rsid w:val="009F6EBA"/>
    <w:rsid w:val="009F709D"/>
    <w:rsid w:val="009F7169"/>
    <w:rsid w:val="009F7204"/>
    <w:rsid w:val="009F74AE"/>
    <w:rsid w:val="009F769B"/>
    <w:rsid w:val="009F76BF"/>
    <w:rsid w:val="009F76CB"/>
    <w:rsid w:val="009F7746"/>
    <w:rsid w:val="009F7883"/>
    <w:rsid w:val="009F7B46"/>
    <w:rsid w:val="009F7B4B"/>
    <w:rsid w:val="009F7D28"/>
    <w:rsid w:val="009F7DDF"/>
    <w:rsid w:val="00A00131"/>
    <w:rsid w:val="00A0026E"/>
    <w:rsid w:val="00A00270"/>
    <w:rsid w:val="00A002F2"/>
    <w:rsid w:val="00A004E8"/>
    <w:rsid w:val="00A00519"/>
    <w:rsid w:val="00A009CF"/>
    <w:rsid w:val="00A00EA9"/>
    <w:rsid w:val="00A00F01"/>
    <w:rsid w:val="00A00F35"/>
    <w:rsid w:val="00A01006"/>
    <w:rsid w:val="00A011C6"/>
    <w:rsid w:val="00A01418"/>
    <w:rsid w:val="00A01567"/>
    <w:rsid w:val="00A0191A"/>
    <w:rsid w:val="00A01945"/>
    <w:rsid w:val="00A01968"/>
    <w:rsid w:val="00A02183"/>
    <w:rsid w:val="00A02213"/>
    <w:rsid w:val="00A0267C"/>
    <w:rsid w:val="00A02AFA"/>
    <w:rsid w:val="00A02B26"/>
    <w:rsid w:val="00A02B9E"/>
    <w:rsid w:val="00A0323C"/>
    <w:rsid w:val="00A0361C"/>
    <w:rsid w:val="00A03893"/>
    <w:rsid w:val="00A0394B"/>
    <w:rsid w:val="00A03AF2"/>
    <w:rsid w:val="00A04088"/>
    <w:rsid w:val="00A040C4"/>
    <w:rsid w:val="00A04255"/>
    <w:rsid w:val="00A04541"/>
    <w:rsid w:val="00A047BB"/>
    <w:rsid w:val="00A04846"/>
    <w:rsid w:val="00A04A92"/>
    <w:rsid w:val="00A04B04"/>
    <w:rsid w:val="00A04C02"/>
    <w:rsid w:val="00A04D7F"/>
    <w:rsid w:val="00A04F19"/>
    <w:rsid w:val="00A04F1F"/>
    <w:rsid w:val="00A05120"/>
    <w:rsid w:val="00A05483"/>
    <w:rsid w:val="00A0559E"/>
    <w:rsid w:val="00A05635"/>
    <w:rsid w:val="00A057CC"/>
    <w:rsid w:val="00A05A1F"/>
    <w:rsid w:val="00A05A70"/>
    <w:rsid w:val="00A05B9C"/>
    <w:rsid w:val="00A05BA9"/>
    <w:rsid w:val="00A05DFF"/>
    <w:rsid w:val="00A05ED2"/>
    <w:rsid w:val="00A05FD1"/>
    <w:rsid w:val="00A05FF8"/>
    <w:rsid w:val="00A06F57"/>
    <w:rsid w:val="00A07443"/>
    <w:rsid w:val="00A074DF"/>
    <w:rsid w:val="00A07584"/>
    <w:rsid w:val="00A075FD"/>
    <w:rsid w:val="00A07654"/>
    <w:rsid w:val="00A0767A"/>
    <w:rsid w:val="00A07744"/>
    <w:rsid w:val="00A079CC"/>
    <w:rsid w:val="00A07A22"/>
    <w:rsid w:val="00A07B16"/>
    <w:rsid w:val="00A07CA2"/>
    <w:rsid w:val="00A07EA6"/>
    <w:rsid w:val="00A07ED3"/>
    <w:rsid w:val="00A100F5"/>
    <w:rsid w:val="00A103A3"/>
    <w:rsid w:val="00A10494"/>
    <w:rsid w:val="00A1057C"/>
    <w:rsid w:val="00A105DB"/>
    <w:rsid w:val="00A106FE"/>
    <w:rsid w:val="00A10764"/>
    <w:rsid w:val="00A1089C"/>
    <w:rsid w:val="00A108A9"/>
    <w:rsid w:val="00A10B48"/>
    <w:rsid w:val="00A10B72"/>
    <w:rsid w:val="00A10CB4"/>
    <w:rsid w:val="00A10D15"/>
    <w:rsid w:val="00A10EAF"/>
    <w:rsid w:val="00A10FC8"/>
    <w:rsid w:val="00A114B5"/>
    <w:rsid w:val="00A115BF"/>
    <w:rsid w:val="00A1196E"/>
    <w:rsid w:val="00A11ACA"/>
    <w:rsid w:val="00A11AE2"/>
    <w:rsid w:val="00A11BDD"/>
    <w:rsid w:val="00A11D03"/>
    <w:rsid w:val="00A11E0F"/>
    <w:rsid w:val="00A11E2F"/>
    <w:rsid w:val="00A11FA2"/>
    <w:rsid w:val="00A12001"/>
    <w:rsid w:val="00A12011"/>
    <w:rsid w:val="00A12120"/>
    <w:rsid w:val="00A121EA"/>
    <w:rsid w:val="00A12206"/>
    <w:rsid w:val="00A12301"/>
    <w:rsid w:val="00A123D6"/>
    <w:rsid w:val="00A12507"/>
    <w:rsid w:val="00A1260C"/>
    <w:rsid w:val="00A127C3"/>
    <w:rsid w:val="00A1283F"/>
    <w:rsid w:val="00A12A73"/>
    <w:rsid w:val="00A12BEE"/>
    <w:rsid w:val="00A12C5C"/>
    <w:rsid w:val="00A12D28"/>
    <w:rsid w:val="00A12EE8"/>
    <w:rsid w:val="00A131A4"/>
    <w:rsid w:val="00A1341C"/>
    <w:rsid w:val="00A13431"/>
    <w:rsid w:val="00A13511"/>
    <w:rsid w:val="00A13689"/>
    <w:rsid w:val="00A13715"/>
    <w:rsid w:val="00A13AAA"/>
    <w:rsid w:val="00A13CF1"/>
    <w:rsid w:val="00A14310"/>
    <w:rsid w:val="00A145D0"/>
    <w:rsid w:val="00A14743"/>
    <w:rsid w:val="00A14AE5"/>
    <w:rsid w:val="00A14B5D"/>
    <w:rsid w:val="00A1557D"/>
    <w:rsid w:val="00A1562F"/>
    <w:rsid w:val="00A157EC"/>
    <w:rsid w:val="00A15EA9"/>
    <w:rsid w:val="00A16098"/>
    <w:rsid w:val="00A16150"/>
    <w:rsid w:val="00A1630A"/>
    <w:rsid w:val="00A16314"/>
    <w:rsid w:val="00A1637F"/>
    <w:rsid w:val="00A164DC"/>
    <w:rsid w:val="00A16A02"/>
    <w:rsid w:val="00A16C06"/>
    <w:rsid w:val="00A17345"/>
    <w:rsid w:val="00A17426"/>
    <w:rsid w:val="00A1789B"/>
    <w:rsid w:val="00A17926"/>
    <w:rsid w:val="00A17C1A"/>
    <w:rsid w:val="00A17EE0"/>
    <w:rsid w:val="00A17FC2"/>
    <w:rsid w:val="00A20225"/>
    <w:rsid w:val="00A20253"/>
    <w:rsid w:val="00A2037A"/>
    <w:rsid w:val="00A2049C"/>
    <w:rsid w:val="00A205BF"/>
    <w:rsid w:val="00A20820"/>
    <w:rsid w:val="00A2089D"/>
    <w:rsid w:val="00A20CD5"/>
    <w:rsid w:val="00A2104B"/>
    <w:rsid w:val="00A21068"/>
    <w:rsid w:val="00A210E9"/>
    <w:rsid w:val="00A21486"/>
    <w:rsid w:val="00A218AE"/>
    <w:rsid w:val="00A21A9D"/>
    <w:rsid w:val="00A21AAA"/>
    <w:rsid w:val="00A21C53"/>
    <w:rsid w:val="00A21C63"/>
    <w:rsid w:val="00A21E51"/>
    <w:rsid w:val="00A21E7C"/>
    <w:rsid w:val="00A22132"/>
    <w:rsid w:val="00A22207"/>
    <w:rsid w:val="00A22278"/>
    <w:rsid w:val="00A224C8"/>
    <w:rsid w:val="00A22585"/>
    <w:rsid w:val="00A226BE"/>
    <w:rsid w:val="00A22A06"/>
    <w:rsid w:val="00A22A25"/>
    <w:rsid w:val="00A22AC5"/>
    <w:rsid w:val="00A22D9C"/>
    <w:rsid w:val="00A23162"/>
    <w:rsid w:val="00A2351A"/>
    <w:rsid w:val="00A2386E"/>
    <w:rsid w:val="00A23921"/>
    <w:rsid w:val="00A23B31"/>
    <w:rsid w:val="00A23E5C"/>
    <w:rsid w:val="00A2405E"/>
    <w:rsid w:val="00A2414C"/>
    <w:rsid w:val="00A24150"/>
    <w:rsid w:val="00A246E5"/>
    <w:rsid w:val="00A2470A"/>
    <w:rsid w:val="00A2481C"/>
    <w:rsid w:val="00A24BB8"/>
    <w:rsid w:val="00A24CCF"/>
    <w:rsid w:val="00A251B2"/>
    <w:rsid w:val="00A2591E"/>
    <w:rsid w:val="00A25A28"/>
    <w:rsid w:val="00A25B4A"/>
    <w:rsid w:val="00A25EAA"/>
    <w:rsid w:val="00A261E4"/>
    <w:rsid w:val="00A26200"/>
    <w:rsid w:val="00A2623C"/>
    <w:rsid w:val="00A26337"/>
    <w:rsid w:val="00A2646F"/>
    <w:rsid w:val="00A26883"/>
    <w:rsid w:val="00A26D60"/>
    <w:rsid w:val="00A26E54"/>
    <w:rsid w:val="00A26EE0"/>
    <w:rsid w:val="00A275D6"/>
    <w:rsid w:val="00A27B45"/>
    <w:rsid w:val="00A27B75"/>
    <w:rsid w:val="00A27DAE"/>
    <w:rsid w:val="00A27E36"/>
    <w:rsid w:val="00A27F7C"/>
    <w:rsid w:val="00A30082"/>
    <w:rsid w:val="00A301F8"/>
    <w:rsid w:val="00A3027A"/>
    <w:rsid w:val="00A303D6"/>
    <w:rsid w:val="00A304B6"/>
    <w:rsid w:val="00A3072C"/>
    <w:rsid w:val="00A30A50"/>
    <w:rsid w:val="00A30BAE"/>
    <w:rsid w:val="00A3101C"/>
    <w:rsid w:val="00A313D0"/>
    <w:rsid w:val="00A314A9"/>
    <w:rsid w:val="00A31591"/>
    <w:rsid w:val="00A3170C"/>
    <w:rsid w:val="00A318FF"/>
    <w:rsid w:val="00A31AF8"/>
    <w:rsid w:val="00A31C37"/>
    <w:rsid w:val="00A31E88"/>
    <w:rsid w:val="00A320CD"/>
    <w:rsid w:val="00A321EE"/>
    <w:rsid w:val="00A32461"/>
    <w:rsid w:val="00A325C2"/>
    <w:rsid w:val="00A325CC"/>
    <w:rsid w:val="00A32724"/>
    <w:rsid w:val="00A327E2"/>
    <w:rsid w:val="00A32C37"/>
    <w:rsid w:val="00A32E3C"/>
    <w:rsid w:val="00A33021"/>
    <w:rsid w:val="00A333E5"/>
    <w:rsid w:val="00A33440"/>
    <w:rsid w:val="00A33A03"/>
    <w:rsid w:val="00A33BC8"/>
    <w:rsid w:val="00A33BE4"/>
    <w:rsid w:val="00A33C3D"/>
    <w:rsid w:val="00A33C9E"/>
    <w:rsid w:val="00A33CAE"/>
    <w:rsid w:val="00A33D46"/>
    <w:rsid w:val="00A34155"/>
    <w:rsid w:val="00A34C56"/>
    <w:rsid w:val="00A34D39"/>
    <w:rsid w:val="00A34F1B"/>
    <w:rsid w:val="00A350BE"/>
    <w:rsid w:val="00A35735"/>
    <w:rsid w:val="00A357BA"/>
    <w:rsid w:val="00A357FB"/>
    <w:rsid w:val="00A3583A"/>
    <w:rsid w:val="00A35A0B"/>
    <w:rsid w:val="00A35A14"/>
    <w:rsid w:val="00A35CBB"/>
    <w:rsid w:val="00A36027"/>
    <w:rsid w:val="00A362CB"/>
    <w:rsid w:val="00A363D8"/>
    <w:rsid w:val="00A36694"/>
    <w:rsid w:val="00A36716"/>
    <w:rsid w:val="00A36975"/>
    <w:rsid w:val="00A36C35"/>
    <w:rsid w:val="00A36E6A"/>
    <w:rsid w:val="00A3712D"/>
    <w:rsid w:val="00A3747D"/>
    <w:rsid w:val="00A376FC"/>
    <w:rsid w:val="00A377EC"/>
    <w:rsid w:val="00A37922"/>
    <w:rsid w:val="00A37932"/>
    <w:rsid w:val="00A37A35"/>
    <w:rsid w:val="00A37A59"/>
    <w:rsid w:val="00A37A8E"/>
    <w:rsid w:val="00A37E9D"/>
    <w:rsid w:val="00A40357"/>
    <w:rsid w:val="00A4039E"/>
    <w:rsid w:val="00A404A5"/>
    <w:rsid w:val="00A40531"/>
    <w:rsid w:val="00A40889"/>
    <w:rsid w:val="00A40CC5"/>
    <w:rsid w:val="00A41009"/>
    <w:rsid w:val="00A41179"/>
    <w:rsid w:val="00A41263"/>
    <w:rsid w:val="00A413EB"/>
    <w:rsid w:val="00A4160B"/>
    <w:rsid w:val="00A41712"/>
    <w:rsid w:val="00A41772"/>
    <w:rsid w:val="00A418E6"/>
    <w:rsid w:val="00A41A40"/>
    <w:rsid w:val="00A41CA0"/>
    <w:rsid w:val="00A421D2"/>
    <w:rsid w:val="00A4259D"/>
    <w:rsid w:val="00A42659"/>
    <w:rsid w:val="00A42687"/>
    <w:rsid w:val="00A42721"/>
    <w:rsid w:val="00A42897"/>
    <w:rsid w:val="00A429DE"/>
    <w:rsid w:val="00A42B40"/>
    <w:rsid w:val="00A42B8A"/>
    <w:rsid w:val="00A42E2E"/>
    <w:rsid w:val="00A4337E"/>
    <w:rsid w:val="00A43383"/>
    <w:rsid w:val="00A4339C"/>
    <w:rsid w:val="00A433EC"/>
    <w:rsid w:val="00A439DE"/>
    <w:rsid w:val="00A44092"/>
    <w:rsid w:val="00A4434A"/>
    <w:rsid w:val="00A4449D"/>
    <w:rsid w:val="00A44530"/>
    <w:rsid w:val="00A445AC"/>
    <w:rsid w:val="00A44882"/>
    <w:rsid w:val="00A44A9D"/>
    <w:rsid w:val="00A44AA5"/>
    <w:rsid w:val="00A44B77"/>
    <w:rsid w:val="00A44E28"/>
    <w:rsid w:val="00A44F71"/>
    <w:rsid w:val="00A451E2"/>
    <w:rsid w:val="00A454AC"/>
    <w:rsid w:val="00A4570E"/>
    <w:rsid w:val="00A45A3B"/>
    <w:rsid w:val="00A46359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752"/>
    <w:rsid w:val="00A509D7"/>
    <w:rsid w:val="00A50AED"/>
    <w:rsid w:val="00A50B00"/>
    <w:rsid w:val="00A51133"/>
    <w:rsid w:val="00A511FB"/>
    <w:rsid w:val="00A51487"/>
    <w:rsid w:val="00A514EB"/>
    <w:rsid w:val="00A515B1"/>
    <w:rsid w:val="00A5178A"/>
    <w:rsid w:val="00A51E07"/>
    <w:rsid w:val="00A51EC0"/>
    <w:rsid w:val="00A521E0"/>
    <w:rsid w:val="00A5237E"/>
    <w:rsid w:val="00A523FC"/>
    <w:rsid w:val="00A524C5"/>
    <w:rsid w:val="00A528AB"/>
    <w:rsid w:val="00A52A54"/>
    <w:rsid w:val="00A52AED"/>
    <w:rsid w:val="00A52D1E"/>
    <w:rsid w:val="00A53076"/>
    <w:rsid w:val="00A53552"/>
    <w:rsid w:val="00A53A09"/>
    <w:rsid w:val="00A53CBD"/>
    <w:rsid w:val="00A53DDA"/>
    <w:rsid w:val="00A53F04"/>
    <w:rsid w:val="00A544BF"/>
    <w:rsid w:val="00A54A90"/>
    <w:rsid w:val="00A54D16"/>
    <w:rsid w:val="00A54EC4"/>
    <w:rsid w:val="00A5511E"/>
    <w:rsid w:val="00A5579B"/>
    <w:rsid w:val="00A55877"/>
    <w:rsid w:val="00A55BB7"/>
    <w:rsid w:val="00A55CCE"/>
    <w:rsid w:val="00A55E76"/>
    <w:rsid w:val="00A55F2B"/>
    <w:rsid w:val="00A560B3"/>
    <w:rsid w:val="00A561A0"/>
    <w:rsid w:val="00A5637C"/>
    <w:rsid w:val="00A564F1"/>
    <w:rsid w:val="00A565AD"/>
    <w:rsid w:val="00A56605"/>
    <w:rsid w:val="00A56735"/>
    <w:rsid w:val="00A56C2C"/>
    <w:rsid w:val="00A56D6A"/>
    <w:rsid w:val="00A56E39"/>
    <w:rsid w:val="00A570E9"/>
    <w:rsid w:val="00A57311"/>
    <w:rsid w:val="00A57675"/>
    <w:rsid w:val="00A577E9"/>
    <w:rsid w:val="00A5781A"/>
    <w:rsid w:val="00A57A82"/>
    <w:rsid w:val="00A57A93"/>
    <w:rsid w:val="00A57C08"/>
    <w:rsid w:val="00A57F96"/>
    <w:rsid w:val="00A60100"/>
    <w:rsid w:val="00A602EE"/>
    <w:rsid w:val="00A6070B"/>
    <w:rsid w:val="00A6098D"/>
    <w:rsid w:val="00A60E31"/>
    <w:rsid w:val="00A60EA2"/>
    <w:rsid w:val="00A60EE9"/>
    <w:rsid w:val="00A61344"/>
    <w:rsid w:val="00A6143D"/>
    <w:rsid w:val="00A615F0"/>
    <w:rsid w:val="00A61828"/>
    <w:rsid w:val="00A61A21"/>
    <w:rsid w:val="00A61F25"/>
    <w:rsid w:val="00A61FE1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0"/>
    <w:rsid w:val="00A63A37"/>
    <w:rsid w:val="00A63A89"/>
    <w:rsid w:val="00A63AEF"/>
    <w:rsid w:val="00A640B2"/>
    <w:rsid w:val="00A64196"/>
    <w:rsid w:val="00A64468"/>
    <w:rsid w:val="00A647D7"/>
    <w:rsid w:val="00A64BC7"/>
    <w:rsid w:val="00A64EB1"/>
    <w:rsid w:val="00A64F93"/>
    <w:rsid w:val="00A65125"/>
    <w:rsid w:val="00A65354"/>
    <w:rsid w:val="00A657CF"/>
    <w:rsid w:val="00A659FD"/>
    <w:rsid w:val="00A65C62"/>
    <w:rsid w:val="00A65FBF"/>
    <w:rsid w:val="00A66089"/>
    <w:rsid w:val="00A66218"/>
    <w:rsid w:val="00A66561"/>
    <w:rsid w:val="00A668EE"/>
    <w:rsid w:val="00A66A0F"/>
    <w:rsid w:val="00A66A5A"/>
    <w:rsid w:val="00A66C9D"/>
    <w:rsid w:val="00A67112"/>
    <w:rsid w:val="00A67246"/>
    <w:rsid w:val="00A67385"/>
    <w:rsid w:val="00A67629"/>
    <w:rsid w:val="00A677A0"/>
    <w:rsid w:val="00A677C1"/>
    <w:rsid w:val="00A67A58"/>
    <w:rsid w:val="00A67A8E"/>
    <w:rsid w:val="00A67AC6"/>
    <w:rsid w:val="00A67F5B"/>
    <w:rsid w:val="00A702C2"/>
    <w:rsid w:val="00A704B5"/>
    <w:rsid w:val="00A70A02"/>
    <w:rsid w:val="00A70A35"/>
    <w:rsid w:val="00A70BC4"/>
    <w:rsid w:val="00A71325"/>
    <w:rsid w:val="00A7141F"/>
    <w:rsid w:val="00A715A5"/>
    <w:rsid w:val="00A71C45"/>
    <w:rsid w:val="00A71D6B"/>
    <w:rsid w:val="00A71E7A"/>
    <w:rsid w:val="00A72245"/>
    <w:rsid w:val="00A72343"/>
    <w:rsid w:val="00A72B80"/>
    <w:rsid w:val="00A730FB"/>
    <w:rsid w:val="00A73137"/>
    <w:rsid w:val="00A73873"/>
    <w:rsid w:val="00A73985"/>
    <w:rsid w:val="00A73A4F"/>
    <w:rsid w:val="00A7439E"/>
    <w:rsid w:val="00A744A2"/>
    <w:rsid w:val="00A745D9"/>
    <w:rsid w:val="00A748C3"/>
    <w:rsid w:val="00A74955"/>
    <w:rsid w:val="00A74BB8"/>
    <w:rsid w:val="00A74DF6"/>
    <w:rsid w:val="00A74E04"/>
    <w:rsid w:val="00A74F6C"/>
    <w:rsid w:val="00A750D2"/>
    <w:rsid w:val="00A75204"/>
    <w:rsid w:val="00A75212"/>
    <w:rsid w:val="00A7538B"/>
    <w:rsid w:val="00A7571E"/>
    <w:rsid w:val="00A75857"/>
    <w:rsid w:val="00A758FF"/>
    <w:rsid w:val="00A75920"/>
    <w:rsid w:val="00A7592C"/>
    <w:rsid w:val="00A75A3C"/>
    <w:rsid w:val="00A75BE3"/>
    <w:rsid w:val="00A75F3E"/>
    <w:rsid w:val="00A75F6D"/>
    <w:rsid w:val="00A7634B"/>
    <w:rsid w:val="00A7662C"/>
    <w:rsid w:val="00A76696"/>
    <w:rsid w:val="00A76A52"/>
    <w:rsid w:val="00A76BF2"/>
    <w:rsid w:val="00A76D98"/>
    <w:rsid w:val="00A76FC0"/>
    <w:rsid w:val="00A770A5"/>
    <w:rsid w:val="00A77120"/>
    <w:rsid w:val="00A77140"/>
    <w:rsid w:val="00A7735F"/>
    <w:rsid w:val="00A77523"/>
    <w:rsid w:val="00A77816"/>
    <w:rsid w:val="00A77948"/>
    <w:rsid w:val="00A77A42"/>
    <w:rsid w:val="00A77C0E"/>
    <w:rsid w:val="00A8045C"/>
    <w:rsid w:val="00A806D6"/>
    <w:rsid w:val="00A80888"/>
    <w:rsid w:val="00A80CBB"/>
    <w:rsid w:val="00A80E52"/>
    <w:rsid w:val="00A80F4D"/>
    <w:rsid w:val="00A81163"/>
    <w:rsid w:val="00A8135C"/>
    <w:rsid w:val="00A814C3"/>
    <w:rsid w:val="00A815C4"/>
    <w:rsid w:val="00A81633"/>
    <w:rsid w:val="00A8163B"/>
    <w:rsid w:val="00A8186B"/>
    <w:rsid w:val="00A81873"/>
    <w:rsid w:val="00A81897"/>
    <w:rsid w:val="00A81F4B"/>
    <w:rsid w:val="00A8221B"/>
    <w:rsid w:val="00A8261C"/>
    <w:rsid w:val="00A82665"/>
    <w:rsid w:val="00A827BA"/>
    <w:rsid w:val="00A82BCA"/>
    <w:rsid w:val="00A831F0"/>
    <w:rsid w:val="00A8324C"/>
    <w:rsid w:val="00A834EC"/>
    <w:rsid w:val="00A8350E"/>
    <w:rsid w:val="00A83BF1"/>
    <w:rsid w:val="00A83C06"/>
    <w:rsid w:val="00A84037"/>
    <w:rsid w:val="00A84298"/>
    <w:rsid w:val="00A843AE"/>
    <w:rsid w:val="00A84480"/>
    <w:rsid w:val="00A845D4"/>
    <w:rsid w:val="00A847A7"/>
    <w:rsid w:val="00A847C9"/>
    <w:rsid w:val="00A84937"/>
    <w:rsid w:val="00A84B33"/>
    <w:rsid w:val="00A84B82"/>
    <w:rsid w:val="00A84F0A"/>
    <w:rsid w:val="00A8513A"/>
    <w:rsid w:val="00A8523D"/>
    <w:rsid w:val="00A853DF"/>
    <w:rsid w:val="00A85661"/>
    <w:rsid w:val="00A857F4"/>
    <w:rsid w:val="00A85DE5"/>
    <w:rsid w:val="00A85E66"/>
    <w:rsid w:val="00A85FFF"/>
    <w:rsid w:val="00A865AF"/>
    <w:rsid w:val="00A86736"/>
    <w:rsid w:val="00A86ACD"/>
    <w:rsid w:val="00A86D04"/>
    <w:rsid w:val="00A86F7D"/>
    <w:rsid w:val="00A86FEF"/>
    <w:rsid w:val="00A870DD"/>
    <w:rsid w:val="00A8745A"/>
    <w:rsid w:val="00A87482"/>
    <w:rsid w:val="00A874AB"/>
    <w:rsid w:val="00A874BE"/>
    <w:rsid w:val="00A875E8"/>
    <w:rsid w:val="00A87C98"/>
    <w:rsid w:val="00A90246"/>
    <w:rsid w:val="00A905F1"/>
    <w:rsid w:val="00A9083A"/>
    <w:rsid w:val="00A90D96"/>
    <w:rsid w:val="00A90E27"/>
    <w:rsid w:val="00A90FC9"/>
    <w:rsid w:val="00A91218"/>
    <w:rsid w:val="00A91362"/>
    <w:rsid w:val="00A91469"/>
    <w:rsid w:val="00A9164F"/>
    <w:rsid w:val="00A91982"/>
    <w:rsid w:val="00A91B41"/>
    <w:rsid w:val="00A91F3E"/>
    <w:rsid w:val="00A921EC"/>
    <w:rsid w:val="00A92353"/>
    <w:rsid w:val="00A9287D"/>
    <w:rsid w:val="00A92D1E"/>
    <w:rsid w:val="00A92E59"/>
    <w:rsid w:val="00A92EB1"/>
    <w:rsid w:val="00A93098"/>
    <w:rsid w:val="00A930F9"/>
    <w:rsid w:val="00A93270"/>
    <w:rsid w:val="00A932D9"/>
    <w:rsid w:val="00A933D2"/>
    <w:rsid w:val="00A934FE"/>
    <w:rsid w:val="00A93715"/>
    <w:rsid w:val="00A9386A"/>
    <w:rsid w:val="00A9399B"/>
    <w:rsid w:val="00A939D3"/>
    <w:rsid w:val="00A93BDA"/>
    <w:rsid w:val="00A93E41"/>
    <w:rsid w:val="00A93E69"/>
    <w:rsid w:val="00A940CE"/>
    <w:rsid w:val="00A94167"/>
    <w:rsid w:val="00A94297"/>
    <w:rsid w:val="00A944B0"/>
    <w:rsid w:val="00A94568"/>
    <w:rsid w:val="00A948EC"/>
    <w:rsid w:val="00A949D9"/>
    <w:rsid w:val="00A94A5E"/>
    <w:rsid w:val="00A94A70"/>
    <w:rsid w:val="00A94F5C"/>
    <w:rsid w:val="00A9505F"/>
    <w:rsid w:val="00A9526D"/>
    <w:rsid w:val="00A95396"/>
    <w:rsid w:val="00A95445"/>
    <w:rsid w:val="00A95650"/>
    <w:rsid w:val="00A95A3E"/>
    <w:rsid w:val="00A95A78"/>
    <w:rsid w:val="00A95B5B"/>
    <w:rsid w:val="00A95E3E"/>
    <w:rsid w:val="00A96058"/>
    <w:rsid w:val="00A96432"/>
    <w:rsid w:val="00A9649E"/>
    <w:rsid w:val="00A96801"/>
    <w:rsid w:val="00A9692B"/>
    <w:rsid w:val="00A96D7E"/>
    <w:rsid w:val="00A96F6B"/>
    <w:rsid w:val="00A971EC"/>
    <w:rsid w:val="00A9727C"/>
    <w:rsid w:val="00A97666"/>
    <w:rsid w:val="00A97835"/>
    <w:rsid w:val="00A979D4"/>
    <w:rsid w:val="00A97A84"/>
    <w:rsid w:val="00A97B8C"/>
    <w:rsid w:val="00A97CCB"/>
    <w:rsid w:val="00A97E7B"/>
    <w:rsid w:val="00A97FAE"/>
    <w:rsid w:val="00AA0003"/>
    <w:rsid w:val="00AA053F"/>
    <w:rsid w:val="00AA07CB"/>
    <w:rsid w:val="00AA0A0B"/>
    <w:rsid w:val="00AA0D6B"/>
    <w:rsid w:val="00AA0ECE"/>
    <w:rsid w:val="00AA158B"/>
    <w:rsid w:val="00AA16F5"/>
    <w:rsid w:val="00AA1A4E"/>
    <w:rsid w:val="00AA1D12"/>
    <w:rsid w:val="00AA1D91"/>
    <w:rsid w:val="00AA1DBC"/>
    <w:rsid w:val="00AA1EEC"/>
    <w:rsid w:val="00AA1F14"/>
    <w:rsid w:val="00AA20B4"/>
    <w:rsid w:val="00AA210C"/>
    <w:rsid w:val="00AA222C"/>
    <w:rsid w:val="00AA25C5"/>
    <w:rsid w:val="00AA2790"/>
    <w:rsid w:val="00AA27F7"/>
    <w:rsid w:val="00AA2849"/>
    <w:rsid w:val="00AA28ED"/>
    <w:rsid w:val="00AA29F2"/>
    <w:rsid w:val="00AA2CD8"/>
    <w:rsid w:val="00AA2D01"/>
    <w:rsid w:val="00AA2FDC"/>
    <w:rsid w:val="00AA30A2"/>
    <w:rsid w:val="00AA323A"/>
    <w:rsid w:val="00AA3354"/>
    <w:rsid w:val="00AA33FB"/>
    <w:rsid w:val="00AA34E4"/>
    <w:rsid w:val="00AA389E"/>
    <w:rsid w:val="00AA38DE"/>
    <w:rsid w:val="00AA3902"/>
    <w:rsid w:val="00AA3927"/>
    <w:rsid w:val="00AA3B44"/>
    <w:rsid w:val="00AA3B75"/>
    <w:rsid w:val="00AA3BBE"/>
    <w:rsid w:val="00AA3BCB"/>
    <w:rsid w:val="00AA3D93"/>
    <w:rsid w:val="00AA3FF1"/>
    <w:rsid w:val="00AA4006"/>
    <w:rsid w:val="00AA461D"/>
    <w:rsid w:val="00AA4757"/>
    <w:rsid w:val="00AA475B"/>
    <w:rsid w:val="00AA4A38"/>
    <w:rsid w:val="00AA4AD5"/>
    <w:rsid w:val="00AA4B1B"/>
    <w:rsid w:val="00AA4CD1"/>
    <w:rsid w:val="00AA4DBB"/>
    <w:rsid w:val="00AA4FA2"/>
    <w:rsid w:val="00AA4FB4"/>
    <w:rsid w:val="00AA5144"/>
    <w:rsid w:val="00AA51B8"/>
    <w:rsid w:val="00AA53BC"/>
    <w:rsid w:val="00AA5584"/>
    <w:rsid w:val="00AA5903"/>
    <w:rsid w:val="00AA5E0B"/>
    <w:rsid w:val="00AA6026"/>
    <w:rsid w:val="00AA6144"/>
    <w:rsid w:val="00AA6206"/>
    <w:rsid w:val="00AA630A"/>
    <w:rsid w:val="00AA63A0"/>
    <w:rsid w:val="00AA6910"/>
    <w:rsid w:val="00AA6929"/>
    <w:rsid w:val="00AA69EF"/>
    <w:rsid w:val="00AA6A93"/>
    <w:rsid w:val="00AA6B64"/>
    <w:rsid w:val="00AA6F9A"/>
    <w:rsid w:val="00AA75CA"/>
    <w:rsid w:val="00AA786F"/>
    <w:rsid w:val="00AA7B35"/>
    <w:rsid w:val="00AA7C4F"/>
    <w:rsid w:val="00AA7D1B"/>
    <w:rsid w:val="00AA7E5F"/>
    <w:rsid w:val="00AB001C"/>
    <w:rsid w:val="00AB003A"/>
    <w:rsid w:val="00AB0186"/>
    <w:rsid w:val="00AB01DA"/>
    <w:rsid w:val="00AB02C8"/>
    <w:rsid w:val="00AB037E"/>
    <w:rsid w:val="00AB06B8"/>
    <w:rsid w:val="00AB0730"/>
    <w:rsid w:val="00AB0ADE"/>
    <w:rsid w:val="00AB0B71"/>
    <w:rsid w:val="00AB0CA0"/>
    <w:rsid w:val="00AB102D"/>
    <w:rsid w:val="00AB1533"/>
    <w:rsid w:val="00AB1A33"/>
    <w:rsid w:val="00AB1BBE"/>
    <w:rsid w:val="00AB1BDB"/>
    <w:rsid w:val="00AB1C99"/>
    <w:rsid w:val="00AB261F"/>
    <w:rsid w:val="00AB2857"/>
    <w:rsid w:val="00AB2A69"/>
    <w:rsid w:val="00AB2B19"/>
    <w:rsid w:val="00AB2B3A"/>
    <w:rsid w:val="00AB2BC3"/>
    <w:rsid w:val="00AB2D5F"/>
    <w:rsid w:val="00AB2EE1"/>
    <w:rsid w:val="00AB2FD5"/>
    <w:rsid w:val="00AB3299"/>
    <w:rsid w:val="00AB3418"/>
    <w:rsid w:val="00AB3491"/>
    <w:rsid w:val="00AB3612"/>
    <w:rsid w:val="00AB3729"/>
    <w:rsid w:val="00AB3956"/>
    <w:rsid w:val="00AB3D94"/>
    <w:rsid w:val="00AB3E16"/>
    <w:rsid w:val="00AB3E3E"/>
    <w:rsid w:val="00AB3F13"/>
    <w:rsid w:val="00AB3FF5"/>
    <w:rsid w:val="00AB4157"/>
    <w:rsid w:val="00AB4202"/>
    <w:rsid w:val="00AB42A6"/>
    <w:rsid w:val="00AB42FF"/>
    <w:rsid w:val="00AB4B78"/>
    <w:rsid w:val="00AB513E"/>
    <w:rsid w:val="00AB5144"/>
    <w:rsid w:val="00AB51AE"/>
    <w:rsid w:val="00AB5339"/>
    <w:rsid w:val="00AB53BA"/>
    <w:rsid w:val="00AB53F0"/>
    <w:rsid w:val="00AB5695"/>
    <w:rsid w:val="00AB57AD"/>
    <w:rsid w:val="00AB583A"/>
    <w:rsid w:val="00AB5BC7"/>
    <w:rsid w:val="00AB5CE6"/>
    <w:rsid w:val="00AB5EC0"/>
    <w:rsid w:val="00AB5FA0"/>
    <w:rsid w:val="00AB642C"/>
    <w:rsid w:val="00AB64B8"/>
    <w:rsid w:val="00AB6C23"/>
    <w:rsid w:val="00AB7001"/>
    <w:rsid w:val="00AB7134"/>
    <w:rsid w:val="00AB7428"/>
    <w:rsid w:val="00AB74CC"/>
    <w:rsid w:val="00AB76D5"/>
    <w:rsid w:val="00AB7787"/>
    <w:rsid w:val="00AB78AC"/>
    <w:rsid w:val="00AB7C57"/>
    <w:rsid w:val="00AB7F01"/>
    <w:rsid w:val="00AC05F4"/>
    <w:rsid w:val="00AC06BF"/>
    <w:rsid w:val="00AC0825"/>
    <w:rsid w:val="00AC1191"/>
    <w:rsid w:val="00AC1281"/>
    <w:rsid w:val="00AC14CA"/>
    <w:rsid w:val="00AC1500"/>
    <w:rsid w:val="00AC157B"/>
    <w:rsid w:val="00AC188D"/>
    <w:rsid w:val="00AC19EE"/>
    <w:rsid w:val="00AC1E4A"/>
    <w:rsid w:val="00AC1F16"/>
    <w:rsid w:val="00AC2D4E"/>
    <w:rsid w:val="00AC2DA4"/>
    <w:rsid w:val="00AC2DC7"/>
    <w:rsid w:val="00AC2E3A"/>
    <w:rsid w:val="00AC3084"/>
    <w:rsid w:val="00AC3318"/>
    <w:rsid w:val="00AC3431"/>
    <w:rsid w:val="00AC35F9"/>
    <w:rsid w:val="00AC3604"/>
    <w:rsid w:val="00AC3657"/>
    <w:rsid w:val="00AC37AD"/>
    <w:rsid w:val="00AC38E9"/>
    <w:rsid w:val="00AC3BB3"/>
    <w:rsid w:val="00AC405A"/>
    <w:rsid w:val="00AC4404"/>
    <w:rsid w:val="00AC4590"/>
    <w:rsid w:val="00AC45D6"/>
    <w:rsid w:val="00AC462C"/>
    <w:rsid w:val="00AC4676"/>
    <w:rsid w:val="00AC4931"/>
    <w:rsid w:val="00AC4D53"/>
    <w:rsid w:val="00AC4E2E"/>
    <w:rsid w:val="00AC5123"/>
    <w:rsid w:val="00AC5388"/>
    <w:rsid w:val="00AC56A9"/>
    <w:rsid w:val="00AC5784"/>
    <w:rsid w:val="00AC5A01"/>
    <w:rsid w:val="00AC5A3B"/>
    <w:rsid w:val="00AC61B3"/>
    <w:rsid w:val="00AC63F4"/>
    <w:rsid w:val="00AC6464"/>
    <w:rsid w:val="00AC6521"/>
    <w:rsid w:val="00AC667D"/>
    <w:rsid w:val="00AC6761"/>
    <w:rsid w:val="00AC6799"/>
    <w:rsid w:val="00AC690A"/>
    <w:rsid w:val="00AC6BE3"/>
    <w:rsid w:val="00AC6D0A"/>
    <w:rsid w:val="00AC6F1B"/>
    <w:rsid w:val="00AC7659"/>
    <w:rsid w:val="00AC78C1"/>
    <w:rsid w:val="00AC7949"/>
    <w:rsid w:val="00AC7F6B"/>
    <w:rsid w:val="00AD035B"/>
    <w:rsid w:val="00AD07A8"/>
    <w:rsid w:val="00AD0DA9"/>
    <w:rsid w:val="00AD12BD"/>
    <w:rsid w:val="00AD1424"/>
    <w:rsid w:val="00AD14C6"/>
    <w:rsid w:val="00AD163D"/>
    <w:rsid w:val="00AD1771"/>
    <w:rsid w:val="00AD17C3"/>
    <w:rsid w:val="00AD19E3"/>
    <w:rsid w:val="00AD1AEF"/>
    <w:rsid w:val="00AD1DFE"/>
    <w:rsid w:val="00AD1F06"/>
    <w:rsid w:val="00AD20A8"/>
    <w:rsid w:val="00AD2109"/>
    <w:rsid w:val="00AD25A2"/>
    <w:rsid w:val="00AD2609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35"/>
    <w:rsid w:val="00AD3270"/>
    <w:rsid w:val="00AD33C3"/>
    <w:rsid w:val="00AD33D3"/>
    <w:rsid w:val="00AD34A1"/>
    <w:rsid w:val="00AD3526"/>
    <w:rsid w:val="00AD36CD"/>
    <w:rsid w:val="00AD3A9F"/>
    <w:rsid w:val="00AD3BEC"/>
    <w:rsid w:val="00AD3D31"/>
    <w:rsid w:val="00AD3E54"/>
    <w:rsid w:val="00AD3EC6"/>
    <w:rsid w:val="00AD41C5"/>
    <w:rsid w:val="00AD423F"/>
    <w:rsid w:val="00AD434A"/>
    <w:rsid w:val="00AD48F9"/>
    <w:rsid w:val="00AD4B4D"/>
    <w:rsid w:val="00AD4C1E"/>
    <w:rsid w:val="00AD4CFA"/>
    <w:rsid w:val="00AD514B"/>
    <w:rsid w:val="00AD58E2"/>
    <w:rsid w:val="00AD5B29"/>
    <w:rsid w:val="00AD5B9B"/>
    <w:rsid w:val="00AD6201"/>
    <w:rsid w:val="00AD63A5"/>
    <w:rsid w:val="00AD63AE"/>
    <w:rsid w:val="00AD6C7F"/>
    <w:rsid w:val="00AD7095"/>
    <w:rsid w:val="00AD70C9"/>
    <w:rsid w:val="00AD732B"/>
    <w:rsid w:val="00AD7346"/>
    <w:rsid w:val="00AD734B"/>
    <w:rsid w:val="00AD741D"/>
    <w:rsid w:val="00AD7436"/>
    <w:rsid w:val="00AD75A6"/>
    <w:rsid w:val="00AD7927"/>
    <w:rsid w:val="00AD7C32"/>
    <w:rsid w:val="00AD7E3F"/>
    <w:rsid w:val="00AE060E"/>
    <w:rsid w:val="00AE0704"/>
    <w:rsid w:val="00AE0BC1"/>
    <w:rsid w:val="00AE0BFD"/>
    <w:rsid w:val="00AE0D23"/>
    <w:rsid w:val="00AE0E9E"/>
    <w:rsid w:val="00AE1208"/>
    <w:rsid w:val="00AE1356"/>
    <w:rsid w:val="00AE1418"/>
    <w:rsid w:val="00AE14A0"/>
    <w:rsid w:val="00AE14B7"/>
    <w:rsid w:val="00AE18E9"/>
    <w:rsid w:val="00AE19F5"/>
    <w:rsid w:val="00AE1A50"/>
    <w:rsid w:val="00AE1D3D"/>
    <w:rsid w:val="00AE1EFD"/>
    <w:rsid w:val="00AE2139"/>
    <w:rsid w:val="00AE2205"/>
    <w:rsid w:val="00AE2242"/>
    <w:rsid w:val="00AE22A8"/>
    <w:rsid w:val="00AE232B"/>
    <w:rsid w:val="00AE2707"/>
    <w:rsid w:val="00AE2BFE"/>
    <w:rsid w:val="00AE3004"/>
    <w:rsid w:val="00AE31B1"/>
    <w:rsid w:val="00AE36A7"/>
    <w:rsid w:val="00AE3853"/>
    <w:rsid w:val="00AE385A"/>
    <w:rsid w:val="00AE3CE1"/>
    <w:rsid w:val="00AE3EC9"/>
    <w:rsid w:val="00AE4266"/>
    <w:rsid w:val="00AE451F"/>
    <w:rsid w:val="00AE4557"/>
    <w:rsid w:val="00AE498E"/>
    <w:rsid w:val="00AE4A1F"/>
    <w:rsid w:val="00AE4AFC"/>
    <w:rsid w:val="00AE4B5C"/>
    <w:rsid w:val="00AE4C51"/>
    <w:rsid w:val="00AE4C55"/>
    <w:rsid w:val="00AE4D1A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BD"/>
    <w:rsid w:val="00AE6B4B"/>
    <w:rsid w:val="00AE6D12"/>
    <w:rsid w:val="00AE6EEB"/>
    <w:rsid w:val="00AE6F4C"/>
    <w:rsid w:val="00AE7140"/>
    <w:rsid w:val="00AE7142"/>
    <w:rsid w:val="00AE723D"/>
    <w:rsid w:val="00AE7869"/>
    <w:rsid w:val="00AE7992"/>
    <w:rsid w:val="00AE79ED"/>
    <w:rsid w:val="00AE7B90"/>
    <w:rsid w:val="00AF03B0"/>
    <w:rsid w:val="00AF0801"/>
    <w:rsid w:val="00AF0E1C"/>
    <w:rsid w:val="00AF1414"/>
    <w:rsid w:val="00AF1418"/>
    <w:rsid w:val="00AF1BA6"/>
    <w:rsid w:val="00AF1F15"/>
    <w:rsid w:val="00AF2148"/>
    <w:rsid w:val="00AF2244"/>
    <w:rsid w:val="00AF2412"/>
    <w:rsid w:val="00AF27B8"/>
    <w:rsid w:val="00AF28B0"/>
    <w:rsid w:val="00AF2988"/>
    <w:rsid w:val="00AF2B9C"/>
    <w:rsid w:val="00AF2C84"/>
    <w:rsid w:val="00AF2DED"/>
    <w:rsid w:val="00AF33B5"/>
    <w:rsid w:val="00AF3C80"/>
    <w:rsid w:val="00AF3C8C"/>
    <w:rsid w:val="00AF3DD9"/>
    <w:rsid w:val="00AF3F3B"/>
    <w:rsid w:val="00AF419C"/>
    <w:rsid w:val="00AF41FC"/>
    <w:rsid w:val="00AF457C"/>
    <w:rsid w:val="00AF4648"/>
    <w:rsid w:val="00AF4669"/>
    <w:rsid w:val="00AF4BC1"/>
    <w:rsid w:val="00AF4E18"/>
    <w:rsid w:val="00AF4F9B"/>
    <w:rsid w:val="00AF5021"/>
    <w:rsid w:val="00AF5028"/>
    <w:rsid w:val="00AF5363"/>
    <w:rsid w:val="00AF5713"/>
    <w:rsid w:val="00AF5817"/>
    <w:rsid w:val="00AF5F78"/>
    <w:rsid w:val="00AF6286"/>
    <w:rsid w:val="00AF6332"/>
    <w:rsid w:val="00AF638D"/>
    <w:rsid w:val="00AF63A9"/>
    <w:rsid w:val="00AF6591"/>
    <w:rsid w:val="00AF66EF"/>
    <w:rsid w:val="00AF66F1"/>
    <w:rsid w:val="00AF68EE"/>
    <w:rsid w:val="00AF6AE3"/>
    <w:rsid w:val="00AF6B0D"/>
    <w:rsid w:val="00AF6B1B"/>
    <w:rsid w:val="00AF6CD6"/>
    <w:rsid w:val="00AF6E73"/>
    <w:rsid w:val="00AF6F7E"/>
    <w:rsid w:val="00AF7190"/>
    <w:rsid w:val="00AF7263"/>
    <w:rsid w:val="00AF72C2"/>
    <w:rsid w:val="00AF738A"/>
    <w:rsid w:val="00AF748A"/>
    <w:rsid w:val="00AF7491"/>
    <w:rsid w:val="00AF782D"/>
    <w:rsid w:val="00AF7B5A"/>
    <w:rsid w:val="00AF7E07"/>
    <w:rsid w:val="00AF7F09"/>
    <w:rsid w:val="00AF7FDD"/>
    <w:rsid w:val="00B0010C"/>
    <w:rsid w:val="00B002B0"/>
    <w:rsid w:val="00B002BA"/>
    <w:rsid w:val="00B00306"/>
    <w:rsid w:val="00B00375"/>
    <w:rsid w:val="00B006C6"/>
    <w:rsid w:val="00B00858"/>
    <w:rsid w:val="00B00966"/>
    <w:rsid w:val="00B00A94"/>
    <w:rsid w:val="00B00AB2"/>
    <w:rsid w:val="00B00D0B"/>
    <w:rsid w:val="00B00D62"/>
    <w:rsid w:val="00B00D79"/>
    <w:rsid w:val="00B010D3"/>
    <w:rsid w:val="00B010DD"/>
    <w:rsid w:val="00B01460"/>
    <w:rsid w:val="00B01670"/>
    <w:rsid w:val="00B01A7A"/>
    <w:rsid w:val="00B01C00"/>
    <w:rsid w:val="00B01CC2"/>
    <w:rsid w:val="00B01DF6"/>
    <w:rsid w:val="00B01EF7"/>
    <w:rsid w:val="00B01F0D"/>
    <w:rsid w:val="00B01F36"/>
    <w:rsid w:val="00B01F55"/>
    <w:rsid w:val="00B01FE4"/>
    <w:rsid w:val="00B02014"/>
    <w:rsid w:val="00B020C8"/>
    <w:rsid w:val="00B0226B"/>
    <w:rsid w:val="00B0226D"/>
    <w:rsid w:val="00B0239A"/>
    <w:rsid w:val="00B023FC"/>
    <w:rsid w:val="00B02599"/>
    <w:rsid w:val="00B02A4C"/>
    <w:rsid w:val="00B02B5A"/>
    <w:rsid w:val="00B02D45"/>
    <w:rsid w:val="00B03101"/>
    <w:rsid w:val="00B031CA"/>
    <w:rsid w:val="00B039CE"/>
    <w:rsid w:val="00B03A21"/>
    <w:rsid w:val="00B03C97"/>
    <w:rsid w:val="00B03D26"/>
    <w:rsid w:val="00B0433D"/>
    <w:rsid w:val="00B045C4"/>
    <w:rsid w:val="00B04D36"/>
    <w:rsid w:val="00B04DF8"/>
    <w:rsid w:val="00B04F11"/>
    <w:rsid w:val="00B054CE"/>
    <w:rsid w:val="00B0560C"/>
    <w:rsid w:val="00B0566E"/>
    <w:rsid w:val="00B05688"/>
    <w:rsid w:val="00B056E0"/>
    <w:rsid w:val="00B06102"/>
    <w:rsid w:val="00B063A4"/>
    <w:rsid w:val="00B066E4"/>
    <w:rsid w:val="00B06749"/>
    <w:rsid w:val="00B06911"/>
    <w:rsid w:val="00B06AF4"/>
    <w:rsid w:val="00B06C4B"/>
    <w:rsid w:val="00B06C77"/>
    <w:rsid w:val="00B0738C"/>
    <w:rsid w:val="00B073DA"/>
    <w:rsid w:val="00B075EC"/>
    <w:rsid w:val="00B077B1"/>
    <w:rsid w:val="00B07A09"/>
    <w:rsid w:val="00B07CBE"/>
    <w:rsid w:val="00B07F35"/>
    <w:rsid w:val="00B1008F"/>
    <w:rsid w:val="00B10422"/>
    <w:rsid w:val="00B104A6"/>
    <w:rsid w:val="00B105A6"/>
    <w:rsid w:val="00B105B8"/>
    <w:rsid w:val="00B10694"/>
    <w:rsid w:val="00B107FA"/>
    <w:rsid w:val="00B1093D"/>
    <w:rsid w:val="00B10BD1"/>
    <w:rsid w:val="00B11026"/>
    <w:rsid w:val="00B110E6"/>
    <w:rsid w:val="00B111BF"/>
    <w:rsid w:val="00B114C4"/>
    <w:rsid w:val="00B11517"/>
    <w:rsid w:val="00B11882"/>
    <w:rsid w:val="00B11B00"/>
    <w:rsid w:val="00B11D07"/>
    <w:rsid w:val="00B11E29"/>
    <w:rsid w:val="00B120B6"/>
    <w:rsid w:val="00B12498"/>
    <w:rsid w:val="00B12C55"/>
    <w:rsid w:val="00B12F78"/>
    <w:rsid w:val="00B135A8"/>
    <w:rsid w:val="00B13732"/>
    <w:rsid w:val="00B137AD"/>
    <w:rsid w:val="00B137BE"/>
    <w:rsid w:val="00B137D3"/>
    <w:rsid w:val="00B1388A"/>
    <w:rsid w:val="00B13930"/>
    <w:rsid w:val="00B13BE5"/>
    <w:rsid w:val="00B13CD7"/>
    <w:rsid w:val="00B13D12"/>
    <w:rsid w:val="00B13F1F"/>
    <w:rsid w:val="00B13FD6"/>
    <w:rsid w:val="00B142AB"/>
    <w:rsid w:val="00B142CC"/>
    <w:rsid w:val="00B144FE"/>
    <w:rsid w:val="00B146A7"/>
    <w:rsid w:val="00B147B4"/>
    <w:rsid w:val="00B147CC"/>
    <w:rsid w:val="00B14DE2"/>
    <w:rsid w:val="00B1508F"/>
    <w:rsid w:val="00B150B5"/>
    <w:rsid w:val="00B15141"/>
    <w:rsid w:val="00B151C6"/>
    <w:rsid w:val="00B1537F"/>
    <w:rsid w:val="00B1558E"/>
    <w:rsid w:val="00B159F9"/>
    <w:rsid w:val="00B15A0F"/>
    <w:rsid w:val="00B162E1"/>
    <w:rsid w:val="00B16407"/>
    <w:rsid w:val="00B16562"/>
    <w:rsid w:val="00B167A6"/>
    <w:rsid w:val="00B1688A"/>
    <w:rsid w:val="00B169C5"/>
    <w:rsid w:val="00B16B5F"/>
    <w:rsid w:val="00B16C48"/>
    <w:rsid w:val="00B17043"/>
    <w:rsid w:val="00B1736C"/>
    <w:rsid w:val="00B17744"/>
    <w:rsid w:val="00B177DE"/>
    <w:rsid w:val="00B178F5"/>
    <w:rsid w:val="00B17F12"/>
    <w:rsid w:val="00B20057"/>
    <w:rsid w:val="00B20383"/>
    <w:rsid w:val="00B2043A"/>
    <w:rsid w:val="00B208E1"/>
    <w:rsid w:val="00B20E2B"/>
    <w:rsid w:val="00B21016"/>
    <w:rsid w:val="00B21494"/>
    <w:rsid w:val="00B215F9"/>
    <w:rsid w:val="00B2174C"/>
    <w:rsid w:val="00B217E4"/>
    <w:rsid w:val="00B21A49"/>
    <w:rsid w:val="00B21CA7"/>
    <w:rsid w:val="00B21D72"/>
    <w:rsid w:val="00B21D85"/>
    <w:rsid w:val="00B21DF9"/>
    <w:rsid w:val="00B21E15"/>
    <w:rsid w:val="00B21E8F"/>
    <w:rsid w:val="00B223C7"/>
    <w:rsid w:val="00B224A2"/>
    <w:rsid w:val="00B2251A"/>
    <w:rsid w:val="00B22B51"/>
    <w:rsid w:val="00B23338"/>
    <w:rsid w:val="00B233A9"/>
    <w:rsid w:val="00B233B9"/>
    <w:rsid w:val="00B239CC"/>
    <w:rsid w:val="00B23A06"/>
    <w:rsid w:val="00B23E08"/>
    <w:rsid w:val="00B24024"/>
    <w:rsid w:val="00B242BA"/>
    <w:rsid w:val="00B24799"/>
    <w:rsid w:val="00B247E5"/>
    <w:rsid w:val="00B24CED"/>
    <w:rsid w:val="00B24D2B"/>
    <w:rsid w:val="00B24D8D"/>
    <w:rsid w:val="00B24DB9"/>
    <w:rsid w:val="00B24F49"/>
    <w:rsid w:val="00B24FA0"/>
    <w:rsid w:val="00B25258"/>
    <w:rsid w:val="00B25369"/>
    <w:rsid w:val="00B253EA"/>
    <w:rsid w:val="00B254EC"/>
    <w:rsid w:val="00B25585"/>
    <w:rsid w:val="00B25688"/>
    <w:rsid w:val="00B25695"/>
    <w:rsid w:val="00B25720"/>
    <w:rsid w:val="00B25730"/>
    <w:rsid w:val="00B25A70"/>
    <w:rsid w:val="00B25BD8"/>
    <w:rsid w:val="00B25E1D"/>
    <w:rsid w:val="00B25F0A"/>
    <w:rsid w:val="00B25F9A"/>
    <w:rsid w:val="00B26028"/>
    <w:rsid w:val="00B2613A"/>
    <w:rsid w:val="00B26141"/>
    <w:rsid w:val="00B269CE"/>
    <w:rsid w:val="00B26A94"/>
    <w:rsid w:val="00B26AAF"/>
    <w:rsid w:val="00B26CD3"/>
    <w:rsid w:val="00B271DD"/>
    <w:rsid w:val="00B27370"/>
    <w:rsid w:val="00B2757B"/>
    <w:rsid w:val="00B27BA9"/>
    <w:rsid w:val="00B27C5E"/>
    <w:rsid w:val="00B27D54"/>
    <w:rsid w:val="00B305C0"/>
    <w:rsid w:val="00B305F9"/>
    <w:rsid w:val="00B30988"/>
    <w:rsid w:val="00B30DDD"/>
    <w:rsid w:val="00B31447"/>
    <w:rsid w:val="00B31760"/>
    <w:rsid w:val="00B318FF"/>
    <w:rsid w:val="00B31DDE"/>
    <w:rsid w:val="00B31E5F"/>
    <w:rsid w:val="00B32067"/>
    <w:rsid w:val="00B32607"/>
    <w:rsid w:val="00B326BE"/>
    <w:rsid w:val="00B32821"/>
    <w:rsid w:val="00B32C98"/>
    <w:rsid w:val="00B32CE3"/>
    <w:rsid w:val="00B32D83"/>
    <w:rsid w:val="00B32FCB"/>
    <w:rsid w:val="00B3307D"/>
    <w:rsid w:val="00B330DE"/>
    <w:rsid w:val="00B3331B"/>
    <w:rsid w:val="00B3348F"/>
    <w:rsid w:val="00B33595"/>
    <w:rsid w:val="00B335C7"/>
    <w:rsid w:val="00B3377A"/>
    <w:rsid w:val="00B33808"/>
    <w:rsid w:val="00B3396B"/>
    <w:rsid w:val="00B33AF8"/>
    <w:rsid w:val="00B33CB0"/>
    <w:rsid w:val="00B3416B"/>
    <w:rsid w:val="00B343CB"/>
    <w:rsid w:val="00B34695"/>
    <w:rsid w:val="00B34886"/>
    <w:rsid w:val="00B3488B"/>
    <w:rsid w:val="00B348C6"/>
    <w:rsid w:val="00B349E2"/>
    <w:rsid w:val="00B34C95"/>
    <w:rsid w:val="00B3511C"/>
    <w:rsid w:val="00B35284"/>
    <w:rsid w:val="00B3539A"/>
    <w:rsid w:val="00B35476"/>
    <w:rsid w:val="00B3565F"/>
    <w:rsid w:val="00B3593D"/>
    <w:rsid w:val="00B35A1E"/>
    <w:rsid w:val="00B35CB3"/>
    <w:rsid w:val="00B35E56"/>
    <w:rsid w:val="00B35EAD"/>
    <w:rsid w:val="00B35F8E"/>
    <w:rsid w:val="00B3641D"/>
    <w:rsid w:val="00B36744"/>
    <w:rsid w:val="00B36A46"/>
    <w:rsid w:val="00B37022"/>
    <w:rsid w:val="00B37121"/>
    <w:rsid w:val="00B3716E"/>
    <w:rsid w:val="00B372EA"/>
    <w:rsid w:val="00B37F20"/>
    <w:rsid w:val="00B37F59"/>
    <w:rsid w:val="00B4003E"/>
    <w:rsid w:val="00B40292"/>
    <w:rsid w:val="00B406B2"/>
    <w:rsid w:val="00B40C6A"/>
    <w:rsid w:val="00B40D73"/>
    <w:rsid w:val="00B411A3"/>
    <w:rsid w:val="00B412CB"/>
    <w:rsid w:val="00B41351"/>
    <w:rsid w:val="00B41452"/>
    <w:rsid w:val="00B415EF"/>
    <w:rsid w:val="00B41A84"/>
    <w:rsid w:val="00B41B34"/>
    <w:rsid w:val="00B42378"/>
    <w:rsid w:val="00B42452"/>
    <w:rsid w:val="00B424D2"/>
    <w:rsid w:val="00B424F2"/>
    <w:rsid w:val="00B427E4"/>
    <w:rsid w:val="00B42879"/>
    <w:rsid w:val="00B42B9A"/>
    <w:rsid w:val="00B42CF9"/>
    <w:rsid w:val="00B42FBE"/>
    <w:rsid w:val="00B430AD"/>
    <w:rsid w:val="00B430D3"/>
    <w:rsid w:val="00B432D4"/>
    <w:rsid w:val="00B4338C"/>
    <w:rsid w:val="00B43787"/>
    <w:rsid w:val="00B437BD"/>
    <w:rsid w:val="00B4383C"/>
    <w:rsid w:val="00B43985"/>
    <w:rsid w:val="00B439CB"/>
    <w:rsid w:val="00B439FA"/>
    <w:rsid w:val="00B43B0B"/>
    <w:rsid w:val="00B43BCE"/>
    <w:rsid w:val="00B43D4D"/>
    <w:rsid w:val="00B43F90"/>
    <w:rsid w:val="00B440CF"/>
    <w:rsid w:val="00B44101"/>
    <w:rsid w:val="00B443C5"/>
    <w:rsid w:val="00B4485B"/>
    <w:rsid w:val="00B44DC4"/>
    <w:rsid w:val="00B44ED7"/>
    <w:rsid w:val="00B4500C"/>
    <w:rsid w:val="00B45385"/>
    <w:rsid w:val="00B453DB"/>
    <w:rsid w:val="00B458D3"/>
    <w:rsid w:val="00B45A40"/>
    <w:rsid w:val="00B45A61"/>
    <w:rsid w:val="00B45AAE"/>
    <w:rsid w:val="00B45D86"/>
    <w:rsid w:val="00B460A0"/>
    <w:rsid w:val="00B461C8"/>
    <w:rsid w:val="00B46234"/>
    <w:rsid w:val="00B462D6"/>
    <w:rsid w:val="00B46347"/>
    <w:rsid w:val="00B4635A"/>
    <w:rsid w:val="00B46402"/>
    <w:rsid w:val="00B46BBB"/>
    <w:rsid w:val="00B47036"/>
    <w:rsid w:val="00B47784"/>
    <w:rsid w:val="00B4783F"/>
    <w:rsid w:val="00B47B9F"/>
    <w:rsid w:val="00B47CEF"/>
    <w:rsid w:val="00B47E6A"/>
    <w:rsid w:val="00B47F37"/>
    <w:rsid w:val="00B50263"/>
    <w:rsid w:val="00B50322"/>
    <w:rsid w:val="00B50445"/>
    <w:rsid w:val="00B504F7"/>
    <w:rsid w:val="00B50CD8"/>
    <w:rsid w:val="00B50D6B"/>
    <w:rsid w:val="00B51224"/>
    <w:rsid w:val="00B51250"/>
    <w:rsid w:val="00B5126B"/>
    <w:rsid w:val="00B512E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2F60"/>
    <w:rsid w:val="00B530E7"/>
    <w:rsid w:val="00B5361E"/>
    <w:rsid w:val="00B53C0B"/>
    <w:rsid w:val="00B53D24"/>
    <w:rsid w:val="00B53ECA"/>
    <w:rsid w:val="00B53EF5"/>
    <w:rsid w:val="00B54219"/>
    <w:rsid w:val="00B5428C"/>
    <w:rsid w:val="00B54381"/>
    <w:rsid w:val="00B543E9"/>
    <w:rsid w:val="00B54759"/>
    <w:rsid w:val="00B5475E"/>
    <w:rsid w:val="00B54989"/>
    <w:rsid w:val="00B54DAD"/>
    <w:rsid w:val="00B54FC7"/>
    <w:rsid w:val="00B55294"/>
    <w:rsid w:val="00B552F2"/>
    <w:rsid w:val="00B553CF"/>
    <w:rsid w:val="00B55517"/>
    <w:rsid w:val="00B555B8"/>
    <w:rsid w:val="00B55ACA"/>
    <w:rsid w:val="00B55B4B"/>
    <w:rsid w:val="00B56017"/>
    <w:rsid w:val="00B5612F"/>
    <w:rsid w:val="00B56493"/>
    <w:rsid w:val="00B566E0"/>
    <w:rsid w:val="00B5681B"/>
    <w:rsid w:val="00B5685D"/>
    <w:rsid w:val="00B5693B"/>
    <w:rsid w:val="00B575F0"/>
    <w:rsid w:val="00B57659"/>
    <w:rsid w:val="00B57745"/>
    <w:rsid w:val="00B57861"/>
    <w:rsid w:val="00B57AE6"/>
    <w:rsid w:val="00B60325"/>
    <w:rsid w:val="00B60567"/>
    <w:rsid w:val="00B60605"/>
    <w:rsid w:val="00B607B8"/>
    <w:rsid w:val="00B6098F"/>
    <w:rsid w:val="00B60A1C"/>
    <w:rsid w:val="00B60DF7"/>
    <w:rsid w:val="00B60E6E"/>
    <w:rsid w:val="00B60ED0"/>
    <w:rsid w:val="00B6138B"/>
    <w:rsid w:val="00B6158B"/>
    <w:rsid w:val="00B616DC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7A6"/>
    <w:rsid w:val="00B62A18"/>
    <w:rsid w:val="00B63056"/>
    <w:rsid w:val="00B6305A"/>
    <w:rsid w:val="00B634C4"/>
    <w:rsid w:val="00B63870"/>
    <w:rsid w:val="00B63BC9"/>
    <w:rsid w:val="00B640AB"/>
    <w:rsid w:val="00B64398"/>
    <w:rsid w:val="00B643AE"/>
    <w:rsid w:val="00B64484"/>
    <w:rsid w:val="00B645EE"/>
    <w:rsid w:val="00B645F8"/>
    <w:rsid w:val="00B646A6"/>
    <w:rsid w:val="00B64995"/>
    <w:rsid w:val="00B64C95"/>
    <w:rsid w:val="00B64D7B"/>
    <w:rsid w:val="00B6515B"/>
    <w:rsid w:val="00B651B1"/>
    <w:rsid w:val="00B652B0"/>
    <w:rsid w:val="00B65426"/>
    <w:rsid w:val="00B654ED"/>
    <w:rsid w:val="00B657B5"/>
    <w:rsid w:val="00B65828"/>
    <w:rsid w:val="00B65D1C"/>
    <w:rsid w:val="00B65E51"/>
    <w:rsid w:val="00B66118"/>
    <w:rsid w:val="00B6633A"/>
    <w:rsid w:val="00B664EC"/>
    <w:rsid w:val="00B66758"/>
    <w:rsid w:val="00B66801"/>
    <w:rsid w:val="00B66C83"/>
    <w:rsid w:val="00B66E2C"/>
    <w:rsid w:val="00B66F42"/>
    <w:rsid w:val="00B66FF7"/>
    <w:rsid w:val="00B67071"/>
    <w:rsid w:val="00B67307"/>
    <w:rsid w:val="00B674DF"/>
    <w:rsid w:val="00B675E5"/>
    <w:rsid w:val="00B678AA"/>
    <w:rsid w:val="00B6796C"/>
    <w:rsid w:val="00B67989"/>
    <w:rsid w:val="00B67B2B"/>
    <w:rsid w:val="00B67CDB"/>
    <w:rsid w:val="00B67D7F"/>
    <w:rsid w:val="00B70130"/>
    <w:rsid w:val="00B702BA"/>
    <w:rsid w:val="00B70333"/>
    <w:rsid w:val="00B703CE"/>
    <w:rsid w:val="00B70470"/>
    <w:rsid w:val="00B707D8"/>
    <w:rsid w:val="00B70A49"/>
    <w:rsid w:val="00B70EDB"/>
    <w:rsid w:val="00B7129E"/>
    <w:rsid w:val="00B713B9"/>
    <w:rsid w:val="00B71811"/>
    <w:rsid w:val="00B71A24"/>
    <w:rsid w:val="00B71A35"/>
    <w:rsid w:val="00B71A5D"/>
    <w:rsid w:val="00B71BA2"/>
    <w:rsid w:val="00B71CC7"/>
    <w:rsid w:val="00B71E26"/>
    <w:rsid w:val="00B71F59"/>
    <w:rsid w:val="00B72184"/>
    <w:rsid w:val="00B7273B"/>
    <w:rsid w:val="00B727B8"/>
    <w:rsid w:val="00B72A8A"/>
    <w:rsid w:val="00B73259"/>
    <w:rsid w:val="00B732FE"/>
    <w:rsid w:val="00B73453"/>
    <w:rsid w:val="00B737B7"/>
    <w:rsid w:val="00B737C7"/>
    <w:rsid w:val="00B73A92"/>
    <w:rsid w:val="00B73AC9"/>
    <w:rsid w:val="00B73B30"/>
    <w:rsid w:val="00B73C1B"/>
    <w:rsid w:val="00B73EFE"/>
    <w:rsid w:val="00B74012"/>
    <w:rsid w:val="00B740B0"/>
    <w:rsid w:val="00B74116"/>
    <w:rsid w:val="00B74196"/>
    <w:rsid w:val="00B741DB"/>
    <w:rsid w:val="00B74570"/>
    <w:rsid w:val="00B74572"/>
    <w:rsid w:val="00B74A0D"/>
    <w:rsid w:val="00B74D92"/>
    <w:rsid w:val="00B74EC0"/>
    <w:rsid w:val="00B74FC7"/>
    <w:rsid w:val="00B7500A"/>
    <w:rsid w:val="00B7541E"/>
    <w:rsid w:val="00B7550E"/>
    <w:rsid w:val="00B75667"/>
    <w:rsid w:val="00B758C6"/>
    <w:rsid w:val="00B7591A"/>
    <w:rsid w:val="00B75B3B"/>
    <w:rsid w:val="00B75D83"/>
    <w:rsid w:val="00B75E64"/>
    <w:rsid w:val="00B75EA1"/>
    <w:rsid w:val="00B75ED2"/>
    <w:rsid w:val="00B760BE"/>
    <w:rsid w:val="00B76727"/>
    <w:rsid w:val="00B76CD5"/>
    <w:rsid w:val="00B76D8D"/>
    <w:rsid w:val="00B77062"/>
    <w:rsid w:val="00B7709F"/>
    <w:rsid w:val="00B77436"/>
    <w:rsid w:val="00B774CC"/>
    <w:rsid w:val="00B77601"/>
    <w:rsid w:val="00B77632"/>
    <w:rsid w:val="00B77D8A"/>
    <w:rsid w:val="00B8053A"/>
    <w:rsid w:val="00B8053B"/>
    <w:rsid w:val="00B80625"/>
    <w:rsid w:val="00B80795"/>
    <w:rsid w:val="00B809EA"/>
    <w:rsid w:val="00B80E5F"/>
    <w:rsid w:val="00B80EF1"/>
    <w:rsid w:val="00B80F5B"/>
    <w:rsid w:val="00B8114C"/>
    <w:rsid w:val="00B811F0"/>
    <w:rsid w:val="00B812A5"/>
    <w:rsid w:val="00B812E8"/>
    <w:rsid w:val="00B81578"/>
    <w:rsid w:val="00B81684"/>
    <w:rsid w:val="00B817F4"/>
    <w:rsid w:val="00B8197D"/>
    <w:rsid w:val="00B81A7C"/>
    <w:rsid w:val="00B81C8B"/>
    <w:rsid w:val="00B8206A"/>
    <w:rsid w:val="00B820E6"/>
    <w:rsid w:val="00B821AB"/>
    <w:rsid w:val="00B82519"/>
    <w:rsid w:val="00B827E6"/>
    <w:rsid w:val="00B82942"/>
    <w:rsid w:val="00B82ED6"/>
    <w:rsid w:val="00B82F32"/>
    <w:rsid w:val="00B830F7"/>
    <w:rsid w:val="00B8321E"/>
    <w:rsid w:val="00B83462"/>
    <w:rsid w:val="00B834DF"/>
    <w:rsid w:val="00B837CF"/>
    <w:rsid w:val="00B8385A"/>
    <w:rsid w:val="00B83874"/>
    <w:rsid w:val="00B83AC3"/>
    <w:rsid w:val="00B83D8E"/>
    <w:rsid w:val="00B83DF6"/>
    <w:rsid w:val="00B83E98"/>
    <w:rsid w:val="00B8408E"/>
    <w:rsid w:val="00B84747"/>
    <w:rsid w:val="00B847D3"/>
    <w:rsid w:val="00B848CE"/>
    <w:rsid w:val="00B84920"/>
    <w:rsid w:val="00B84BE8"/>
    <w:rsid w:val="00B850AB"/>
    <w:rsid w:val="00B85129"/>
    <w:rsid w:val="00B85497"/>
    <w:rsid w:val="00B8588B"/>
    <w:rsid w:val="00B859FB"/>
    <w:rsid w:val="00B85AB1"/>
    <w:rsid w:val="00B85B62"/>
    <w:rsid w:val="00B85CBC"/>
    <w:rsid w:val="00B85E03"/>
    <w:rsid w:val="00B85F67"/>
    <w:rsid w:val="00B86033"/>
    <w:rsid w:val="00B86557"/>
    <w:rsid w:val="00B866A7"/>
    <w:rsid w:val="00B86734"/>
    <w:rsid w:val="00B868EB"/>
    <w:rsid w:val="00B8692C"/>
    <w:rsid w:val="00B869E5"/>
    <w:rsid w:val="00B86BDC"/>
    <w:rsid w:val="00B86CD4"/>
    <w:rsid w:val="00B8706E"/>
    <w:rsid w:val="00B87143"/>
    <w:rsid w:val="00B87211"/>
    <w:rsid w:val="00B872BD"/>
    <w:rsid w:val="00B874FB"/>
    <w:rsid w:val="00B8760B"/>
    <w:rsid w:val="00B8769E"/>
    <w:rsid w:val="00B876A0"/>
    <w:rsid w:val="00B87E3D"/>
    <w:rsid w:val="00B87EC2"/>
    <w:rsid w:val="00B90164"/>
    <w:rsid w:val="00B90516"/>
    <w:rsid w:val="00B905D9"/>
    <w:rsid w:val="00B90624"/>
    <w:rsid w:val="00B907C3"/>
    <w:rsid w:val="00B90C96"/>
    <w:rsid w:val="00B90DC8"/>
    <w:rsid w:val="00B90F8F"/>
    <w:rsid w:val="00B90FB8"/>
    <w:rsid w:val="00B911A5"/>
    <w:rsid w:val="00B912BC"/>
    <w:rsid w:val="00B91356"/>
    <w:rsid w:val="00B917B0"/>
    <w:rsid w:val="00B9191F"/>
    <w:rsid w:val="00B91E0F"/>
    <w:rsid w:val="00B92018"/>
    <w:rsid w:val="00B926E0"/>
    <w:rsid w:val="00B928B6"/>
    <w:rsid w:val="00B92A14"/>
    <w:rsid w:val="00B92A5E"/>
    <w:rsid w:val="00B92C15"/>
    <w:rsid w:val="00B92C55"/>
    <w:rsid w:val="00B93042"/>
    <w:rsid w:val="00B930CA"/>
    <w:rsid w:val="00B934AF"/>
    <w:rsid w:val="00B93726"/>
    <w:rsid w:val="00B93B55"/>
    <w:rsid w:val="00B93C36"/>
    <w:rsid w:val="00B94054"/>
    <w:rsid w:val="00B94253"/>
    <w:rsid w:val="00B94306"/>
    <w:rsid w:val="00B9436E"/>
    <w:rsid w:val="00B945F1"/>
    <w:rsid w:val="00B948E6"/>
    <w:rsid w:val="00B94A60"/>
    <w:rsid w:val="00B94C42"/>
    <w:rsid w:val="00B95056"/>
    <w:rsid w:val="00B950E8"/>
    <w:rsid w:val="00B951C4"/>
    <w:rsid w:val="00B95215"/>
    <w:rsid w:val="00B95242"/>
    <w:rsid w:val="00B952E2"/>
    <w:rsid w:val="00B954FC"/>
    <w:rsid w:val="00B95887"/>
    <w:rsid w:val="00B959ED"/>
    <w:rsid w:val="00B95A04"/>
    <w:rsid w:val="00B95C49"/>
    <w:rsid w:val="00B95C75"/>
    <w:rsid w:val="00B95E8E"/>
    <w:rsid w:val="00B95EEF"/>
    <w:rsid w:val="00B960BD"/>
    <w:rsid w:val="00B96141"/>
    <w:rsid w:val="00B96228"/>
    <w:rsid w:val="00B96313"/>
    <w:rsid w:val="00B96908"/>
    <w:rsid w:val="00B96943"/>
    <w:rsid w:val="00B96A58"/>
    <w:rsid w:val="00B96ABF"/>
    <w:rsid w:val="00B96CBF"/>
    <w:rsid w:val="00B96CF0"/>
    <w:rsid w:val="00B96CFF"/>
    <w:rsid w:val="00B96DA2"/>
    <w:rsid w:val="00B971AA"/>
    <w:rsid w:val="00B97740"/>
    <w:rsid w:val="00B977E6"/>
    <w:rsid w:val="00B97863"/>
    <w:rsid w:val="00B97871"/>
    <w:rsid w:val="00B97A2E"/>
    <w:rsid w:val="00B97B85"/>
    <w:rsid w:val="00BA014F"/>
    <w:rsid w:val="00BA026F"/>
    <w:rsid w:val="00BA0512"/>
    <w:rsid w:val="00BA057B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E9D"/>
    <w:rsid w:val="00BA224A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9BA"/>
    <w:rsid w:val="00BA3B20"/>
    <w:rsid w:val="00BA3BA5"/>
    <w:rsid w:val="00BA3C07"/>
    <w:rsid w:val="00BA3CC9"/>
    <w:rsid w:val="00BA3D92"/>
    <w:rsid w:val="00BA3F29"/>
    <w:rsid w:val="00BA3F2F"/>
    <w:rsid w:val="00BA40BE"/>
    <w:rsid w:val="00BA43FB"/>
    <w:rsid w:val="00BA4824"/>
    <w:rsid w:val="00BA48E0"/>
    <w:rsid w:val="00BA4C24"/>
    <w:rsid w:val="00BA4DD4"/>
    <w:rsid w:val="00BA4E10"/>
    <w:rsid w:val="00BA4E68"/>
    <w:rsid w:val="00BA5346"/>
    <w:rsid w:val="00BA54FB"/>
    <w:rsid w:val="00BA5503"/>
    <w:rsid w:val="00BA57E9"/>
    <w:rsid w:val="00BA580D"/>
    <w:rsid w:val="00BA5B1B"/>
    <w:rsid w:val="00BA5C97"/>
    <w:rsid w:val="00BA5D9B"/>
    <w:rsid w:val="00BA5EFB"/>
    <w:rsid w:val="00BA5FCC"/>
    <w:rsid w:val="00BA627C"/>
    <w:rsid w:val="00BA6282"/>
    <w:rsid w:val="00BA659A"/>
    <w:rsid w:val="00BA6643"/>
    <w:rsid w:val="00BA68C1"/>
    <w:rsid w:val="00BA6B9B"/>
    <w:rsid w:val="00BA6CFD"/>
    <w:rsid w:val="00BA6EC0"/>
    <w:rsid w:val="00BA7272"/>
    <w:rsid w:val="00BA7423"/>
    <w:rsid w:val="00BA7541"/>
    <w:rsid w:val="00BA758B"/>
    <w:rsid w:val="00BA75BA"/>
    <w:rsid w:val="00BA7688"/>
    <w:rsid w:val="00BA79DC"/>
    <w:rsid w:val="00BA7C35"/>
    <w:rsid w:val="00BA7DF3"/>
    <w:rsid w:val="00BA7E15"/>
    <w:rsid w:val="00BA7E61"/>
    <w:rsid w:val="00BA7EB0"/>
    <w:rsid w:val="00BB02EC"/>
    <w:rsid w:val="00BB0528"/>
    <w:rsid w:val="00BB070E"/>
    <w:rsid w:val="00BB0B3E"/>
    <w:rsid w:val="00BB0D75"/>
    <w:rsid w:val="00BB0E71"/>
    <w:rsid w:val="00BB0FE6"/>
    <w:rsid w:val="00BB101C"/>
    <w:rsid w:val="00BB1211"/>
    <w:rsid w:val="00BB1393"/>
    <w:rsid w:val="00BB1403"/>
    <w:rsid w:val="00BB17EF"/>
    <w:rsid w:val="00BB1966"/>
    <w:rsid w:val="00BB1B24"/>
    <w:rsid w:val="00BB1C4F"/>
    <w:rsid w:val="00BB1D50"/>
    <w:rsid w:val="00BB225D"/>
    <w:rsid w:val="00BB2649"/>
    <w:rsid w:val="00BB3046"/>
    <w:rsid w:val="00BB3355"/>
    <w:rsid w:val="00BB365A"/>
    <w:rsid w:val="00BB3F4C"/>
    <w:rsid w:val="00BB3F8F"/>
    <w:rsid w:val="00BB3FE9"/>
    <w:rsid w:val="00BB424D"/>
    <w:rsid w:val="00BB4A42"/>
    <w:rsid w:val="00BB4D0D"/>
    <w:rsid w:val="00BB4E09"/>
    <w:rsid w:val="00BB50E4"/>
    <w:rsid w:val="00BB52B6"/>
    <w:rsid w:val="00BB5321"/>
    <w:rsid w:val="00BB55D0"/>
    <w:rsid w:val="00BB5603"/>
    <w:rsid w:val="00BB56F2"/>
    <w:rsid w:val="00BB56F3"/>
    <w:rsid w:val="00BB5A70"/>
    <w:rsid w:val="00BB5DD1"/>
    <w:rsid w:val="00BB6037"/>
    <w:rsid w:val="00BB6108"/>
    <w:rsid w:val="00BB61DC"/>
    <w:rsid w:val="00BB62A9"/>
    <w:rsid w:val="00BB6431"/>
    <w:rsid w:val="00BB6472"/>
    <w:rsid w:val="00BB6659"/>
    <w:rsid w:val="00BB6672"/>
    <w:rsid w:val="00BB672F"/>
    <w:rsid w:val="00BB6C81"/>
    <w:rsid w:val="00BB6DFB"/>
    <w:rsid w:val="00BB6F25"/>
    <w:rsid w:val="00BB702D"/>
    <w:rsid w:val="00BB71EC"/>
    <w:rsid w:val="00BB723D"/>
    <w:rsid w:val="00BB724B"/>
    <w:rsid w:val="00BB72EC"/>
    <w:rsid w:val="00BB747B"/>
    <w:rsid w:val="00BB7634"/>
    <w:rsid w:val="00BB7B34"/>
    <w:rsid w:val="00BB7BE8"/>
    <w:rsid w:val="00BC007B"/>
    <w:rsid w:val="00BC0527"/>
    <w:rsid w:val="00BC0854"/>
    <w:rsid w:val="00BC16BF"/>
    <w:rsid w:val="00BC17EF"/>
    <w:rsid w:val="00BC1A03"/>
    <w:rsid w:val="00BC1A99"/>
    <w:rsid w:val="00BC1EF1"/>
    <w:rsid w:val="00BC201A"/>
    <w:rsid w:val="00BC2180"/>
    <w:rsid w:val="00BC23BB"/>
    <w:rsid w:val="00BC2501"/>
    <w:rsid w:val="00BC257F"/>
    <w:rsid w:val="00BC26F7"/>
    <w:rsid w:val="00BC2868"/>
    <w:rsid w:val="00BC2AA8"/>
    <w:rsid w:val="00BC2BC7"/>
    <w:rsid w:val="00BC2F45"/>
    <w:rsid w:val="00BC2FFC"/>
    <w:rsid w:val="00BC321B"/>
    <w:rsid w:val="00BC330D"/>
    <w:rsid w:val="00BC3359"/>
    <w:rsid w:val="00BC344E"/>
    <w:rsid w:val="00BC35C2"/>
    <w:rsid w:val="00BC36A6"/>
    <w:rsid w:val="00BC371B"/>
    <w:rsid w:val="00BC38B8"/>
    <w:rsid w:val="00BC3CF8"/>
    <w:rsid w:val="00BC3FE8"/>
    <w:rsid w:val="00BC46F2"/>
    <w:rsid w:val="00BC499E"/>
    <w:rsid w:val="00BC4A6C"/>
    <w:rsid w:val="00BC5140"/>
    <w:rsid w:val="00BC545C"/>
    <w:rsid w:val="00BC554E"/>
    <w:rsid w:val="00BC58BD"/>
    <w:rsid w:val="00BC5CE2"/>
    <w:rsid w:val="00BC5E23"/>
    <w:rsid w:val="00BC6139"/>
    <w:rsid w:val="00BC61BD"/>
    <w:rsid w:val="00BC63CC"/>
    <w:rsid w:val="00BC6403"/>
    <w:rsid w:val="00BC68C0"/>
    <w:rsid w:val="00BC691F"/>
    <w:rsid w:val="00BC6DA9"/>
    <w:rsid w:val="00BC6DE3"/>
    <w:rsid w:val="00BC6F82"/>
    <w:rsid w:val="00BC70D5"/>
    <w:rsid w:val="00BC7133"/>
    <w:rsid w:val="00BC71C5"/>
    <w:rsid w:val="00BC725E"/>
    <w:rsid w:val="00BC72B0"/>
    <w:rsid w:val="00BC737F"/>
    <w:rsid w:val="00BC7659"/>
    <w:rsid w:val="00BC77C9"/>
    <w:rsid w:val="00BC783B"/>
    <w:rsid w:val="00BC7A42"/>
    <w:rsid w:val="00BC7AFE"/>
    <w:rsid w:val="00BC7B01"/>
    <w:rsid w:val="00BC7BCB"/>
    <w:rsid w:val="00BC7E76"/>
    <w:rsid w:val="00BD003A"/>
    <w:rsid w:val="00BD013E"/>
    <w:rsid w:val="00BD0238"/>
    <w:rsid w:val="00BD03B7"/>
    <w:rsid w:val="00BD03D2"/>
    <w:rsid w:val="00BD0718"/>
    <w:rsid w:val="00BD0772"/>
    <w:rsid w:val="00BD07BB"/>
    <w:rsid w:val="00BD082C"/>
    <w:rsid w:val="00BD0FC4"/>
    <w:rsid w:val="00BD11B8"/>
    <w:rsid w:val="00BD1306"/>
    <w:rsid w:val="00BD140B"/>
    <w:rsid w:val="00BD1624"/>
    <w:rsid w:val="00BD2142"/>
    <w:rsid w:val="00BD238C"/>
    <w:rsid w:val="00BD267C"/>
    <w:rsid w:val="00BD2A08"/>
    <w:rsid w:val="00BD2A31"/>
    <w:rsid w:val="00BD2F55"/>
    <w:rsid w:val="00BD323F"/>
    <w:rsid w:val="00BD355A"/>
    <w:rsid w:val="00BD3837"/>
    <w:rsid w:val="00BD386B"/>
    <w:rsid w:val="00BD393B"/>
    <w:rsid w:val="00BD3B1F"/>
    <w:rsid w:val="00BD3C69"/>
    <w:rsid w:val="00BD3C9C"/>
    <w:rsid w:val="00BD3D7A"/>
    <w:rsid w:val="00BD4235"/>
    <w:rsid w:val="00BD45AD"/>
    <w:rsid w:val="00BD52F0"/>
    <w:rsid w:val="00BD53E7"/>
    <w:rsid w:val="00BD5490"/>
    <w:rsid w:val="00BD58ED"/>
    <w:rsid w:val="00BD5A26"/>
    <w:rsid w:val="00BD5B19"/>
    <w:rsid w:val="00BD5CD4"/>
    <w:rsid w:val="00BD5FA4"/>
    <w:rsid w:val="00BD6106"/>
    <w:rsid w:val="00BD6289"/>
    <w:rsid w:val="00BD6509"/>
    <w:rsid w:val="00BD6872"/>
    <w:rsid w:val="00BD689C"/>
    <w:rsid w:val="00BD6A22"/>
    <w:rsid w:val="00BD6BE8"/>
    <w:rsid w:val="00BD6C47"/>
    <w:rsid w:val="00BD6D88"/>
    <w:rsid w:val="00BD6F81"/>
    <w:rsid w:val="00BD72C1"/>
    <w:rsid w:val="00BD72C8"/>
    <w:rsid w:val="00BD776C"/>
    <w:rsid w:val="00BD7A82"/>
    <w:rsid w:val="00BD7BF1"/>
    <w:rsid w:val="00BD7E30"/>
    <w:rsid w:val="00BD7F9E"/>
    <w:rsid w:val="00BE0095"/>
    <w:rsid w:val="00BE0366"/>
    <w:rsid w:val="00BE0562"/>
    <w:rsid w:val="00BE072F"/>
    <w:rsid w:val="00BE09AA"/>
    <w:rsid w:val="00BE0A11"/>
    <w:rsid w:val="00BE0C16"/>
    <w:rsid w:val="00BE0D60"/>
    <w:rsid w:val="00BE0F20"/>
    <w:rsid w:val="00BE0F2B"/>
    <w:rsid w:val="00BE0FCB"/>
    <w:rsid w:val="00BE1382"/>
    <w:rsid w:val="00BE13B8"/>
    <w:rsid w:val="00BE16C6"/>
    <w:rsid w:val="00BE1959"/>
    <w:rsid w:val="00BE197A"/>
    <w:rsid w:val="00BE1A06"/>
    <w:rsid w:val="00BE1C41"/>
    <w:rsid w:val="00BE1CE8"/>
    <w:rsid w:val="00BE2404"/>
    <w:rsid w:val="00BE2412"/>
    <w:rsid w:val="00BE269D"/>
    <w:rsid w:val="00BE28AE"/>
    <w:rsid w:val="00BE28FE"/>
    <w:rsid w:val="00BE2B2C"/>
    <w:rsid w:val="00BE2BB7"/>
    <w:rsid w:val="00BE3038"/>
    <w:rsid w:val="00BE3093"/>
    <w:rsid w:val="00BE312F"/>
    <w:rsid w:val="00BE3856"/>
    <w:rsid w:val="00BE3A65"/>
    <w:rsid w:val="00BE3E52"/>
    <w:rsid w:val="00BE3EA0"/>
    <w:rsid w:val="00BE403F"/>
    <w:rsid w:val="00BE406F"/>
    <w:rsid w:val="00BE412F"/>
    <w:rsid w:val="00BE44DA"/>
    <w:rsid w:val="00BE4593"/>
    <w:rsid w:val="00BE46B8"/>
    <w:rsid w:val="00BE475F"/>
    <w:rsid w:val="00BE47D4"/>
    <w:rsid w:val="00BE49CD"/>
    <w:rsid w:val="00BE49CE"/>
    <w:rsid w:val="00BE4CE5"/>
    <w:rsid w:val="00BE4ECA"/>
    <w:rsid w:val="00BE50AD"/>
    <w:rsid w:val="00BE5164"/>
    <w:rsid w:val="00BE5230"/>
    <w:rsid w:val="00BE5507"/>
    <w:rsid w:val="00BE5519"/>
    <w:rsid w:val="00BE57B1"/>
    <w:rsid w:val="00BE5813"/>
    <w:rsid w:val="00BE60DC"/>
    <w:rsid w:val="00BE6149"/>
    <w:rsid w:val="00BE6355"/>
    <w:rsid w:val="00BE6525"/>
    <w:rsid w:val="00BE65B3"/>
    <w:rsid w:val="00BE689B"/>
    <w:rsid w:val="00BE6985"/>
    <w:rsid w:val="00BE6B60"/>
    <w:rsid w:val="00BE6D82"/>
    <w:rsid w:val="00BE72B2"/>
    <w:rsid w:val="00BE75EF"/>
    <w:rsid w:val="00BE78FC"/>
    <w:rsid w:val="00BE791D"/>
    <w:rsid w:val="00BE7A4E"/>
    <w:rsid w:val="00BE7AFA"/>
    <w:rsid w:val="00BE7B27"/>
    <w:rsid w:val="00BE7C78"/>
    <w:rsid w:val="00BF0058"/>
    <w:rsid w:val="00BF00A5"/>
    <w:rsid w:val="00BF0138"/>
    <w:rsid w:val="00BF02E6"/>
    <w:rsid w:val="00BF08B0"/>
    <w:rsid w:val="00BF0CD9"/>
    <w:rsid w:val="00BF0CEB"/>
    <w:rsid w:val="00BF0F15"/>
    <w:rsid w:val="00BF10D2"/>
    <w:rsid w:val="00BF120B"/>
    <w:rsid w:val="00BF12B0"/>
    <w:rsid w:val="00BF1309"/>
    <w:rsid w:val="00BF14F6"/>
    <w:rsid w:val="00BF1A29"/>
    <w:rsid w:val="00BF1C0E"/>
    <w:rsid w:val="00BF204A"/>
    <w:rsid w:val="00BF21AD"/>
    <w:rsid w:val="00BF220D"/>
    <w:rsid w:val="00BF2372"/>
    <w:rsid w:val="00BF2471"/>
    <w:rsid w:val="00BF25E2"/>
    <w:rsid w:val="00BF2817"/>
    <w:rsid w:val="00BF2CA2"/>
    <w:rsid w:val="00BF31CB"/>
    <w:rsid w:val="00BF3239"/>
    <w:rsid w:val="00BF3268"/>
    <w:rsid w:val="00BF34F9"/>
    <w:rsid w:val="00BF3723"/>
    <w:rsid w:val="00BF3807"/>
    <w:rsid w:val="00BF3883"/>
    <w:rsid w:val="00BF3BCB"/>
    <w:rsid w:val="00BF3C10"/>
    <w:rsid w:val="00BF3E35"/>
    <w:rsid w:val="00BF3FFA"/>
    <w:rsid w:val="00BF43E6"/>
    <w:rsid w:val="00BF4496"/>
    <w:rsid w:val="00BF46F1"/>
    <w:rsid w:val="00BF493C"/>
    <w:rsid w:val="00BF4B69"/>
    <w:rsid w:val="00BF4F11"/>
    <w:rsid w:val="00BF50BC"/>
    <w:rsid w:val="00BF56A8"/>
    <w:rsid w:val="00BF60D0"/>
    <w:rsid w:val="00BF60E3"/>
    <w:rsid w:val="00BF6657"/>
    <w:rsid w:val="00BF667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359"/>
    <w:rsid w:val="00C009DD"/>
    <w:rsid w:val="00C00CFA"/>
    <w:rsid w:val="00C00F1A"/>
    <w:rsid w:val="00C0103F"/>
    <w:rsid w:val="00C010F5"/>
    <w:rsid w:val="00C012DA"/>
    <w:rsid w:val="00C01305"/>
    <w:rsid w:val="00C01460"/>
    <w:rsid w:val="00C0150C"/>
    <w:rsid w:val="00C01835"/>
    <w:rsid w:val="00C01A76"/>
    <w:rsid w:val="00C01C09"/>
    <w:rsid w:val="00C01FBE"/>
    <w:rsid w:val="00C0214C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6FD"/>
    <w:rsid w:val="00C04838"/>
    <w:rsid w:val="00C04A7F"/>
    <w:rsid w:val="00C04B83"/>
    <w:rsid w:val="00C052AD"/>
    <w:rsid w:val="00C052F9"/>
    <w:rsid w:val="00C057B1"/>
    <w:rsid w:val="00C057E0"/>
    <w:rsid w:val="00C05863"/>
    <w:rsid w:val="00C05C20"/>
    <w:rsid w:val="00C05D96"/>
    <w:rsid w:val="00C06015"/>
    <w:rsid w:val="00C06066"/>
    <w:rsid w:val="00C0606E"/>
    <w:rsid w:val="00C0648A"/>
    <w:rsid w:val="00C06690"/>
    <w:rsid w:val="00C067A4"/>
    <w:rsid w:val="00C069FC"/>
    <w:rsid w:val="00C06AF4"/>
    <w:rsid w:val="00C06BE9"/>
    <w:rsid w:val="00C06C1F"/>
    <w:rsid w:val="00C071C6"/>
    <w:rsid w:val="00C07505"/>
    <w:rsid w:val="00C0759D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B9F"/>
    <w:rsid w:val="00C10C81"/>
    <w:rsid w:val="00C10CCE"/>
    <w:rsid w:val="00C1114F"/>
    <w:rsid w:val="00C11183"/>
    <w:rsid w:val="00C11197"/>
    <w:rsid w:val="00C112CE"/>
    <w:rsid w:val="00C114D8"/>
    <w:rsid w:val="00C1192E"/>
    <w:rsid w:val="00C11C33"/>
    <w:rsid w:val="00C11C73"/>
    <w:rsid w:val="00C11FE5"/>
    <w:rsid w:val="00C11FF6"/>
    <w:rsid w:val="00C124CE"/>
    <w:rsid w:val="00C1279D"/>
    <w:rsid w:val="00C1286D"/>
    <w:rsid w:val="00C12CBA"/>
    <w:rsid w:val="00C12E4C"/>
    <w:rsid w:val="00C12EB5"/>
    <w:rsid w:val="00C13456"/>
    <w:rsid w:val="00C134A1"/>
    <w:rsid w:val="00C134ED"/>
    <w:rsid w:val="00C13504"/>
    <w:rsid w:val="00C13BFA"/>
    <w:rsid w:val="00C13C8A"/>
    <w:rsid w:val="00C13CFF"/>
    <w:rsid w:val="00C13F22"/>
    <w:rsid w:val="00C13F33"/>
    <w:rsid w:val="00C140F8"/>
    <w:rsid w:val="00C140FE"/>
    <w:rsid w:val="00C14536"/>
    <w:rsid w:val="00C14698"/>
    <w:rsid w:val="00C14BA4"/>
    <w:rsid w:val="00C14C0C"/>
    <w:rsid w:val="00C14F2D"/>
    <w:rsid w:val="00C15135"/>
    <w:rsid w:val="00C15207"/>
    <w:rsid w:val="00C159ED"/>
    <w:rsid w:val="00C15EB2"/>
    <w:rsid w:val="00C15F30"/>
    <w:rsid w:val="00C15FFF"/>
    <w:rsid w:val="00C1662C"/>
    <w:rsid w:val="00C166CA"/>
    <w:rsid w:val="00C16B41"/>
    <w:rsid w:val="00C16D4C"/>
    <w:rsid w:val="00C17099"/>
    <w:rsid w:val="00C1731A"/>
    <w:rsid w:val="00C1733B"/>
    <w:rsid w:val="00C1741D"/>
    <w:rsid w:val="00C174EC"/>
    <w:rsid w:val="00C1757A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802"/>
    <w:rsid w:val="00C2092B"/>
    <w:rsid w:val="00C20A8D"/>
    <w:rsid w:val="00C20BD7"/>
    <w:rsid w:val="00C20F77"/>
    <w:rsid w:val="00C210D4"/>
    <w:rsid w:val="00C21286"/>
    <w:rsid w:val="00C212C6"/>
    <w:rsid w:val="00C21449"/>
    <w:rsid w:val="00C21906"/>
    <w:rsid w:val="00C21B1D"/>
    <w:rsid w:val="00C21BD3"/>
    <w:rsid w:val="00C21E9D"/>
    <w:rsid w:val="00C222CF"/>
    <w:rsid w:val="00C223DE"/>
    <w:rsid w:val="00C22662"/>
    <w:rsid w:val="00C2280F"/>
    <w:rsid w:val="00C2289F"/>
    <w:rsid w:val="00C22AAD"/>
    <w:rsid w:val="00C22D3F"/>
    <w:rsid w:val="00C23099"/>
    <w:rsid w:val="00C232DD"/>
    <w:rsid w:val="00C236CC"/>
    <w:rsid w:val="00C23A51"/>
    <w:rsid w:val="00C23F32"/>
    <w:rsid w:val="00C2423A"/>
    <w:rsid w:val="00C243D1"/>
    <w:rsid w:val="00C24CA2"/>
    <w:rsid w:val="00C24E19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F10"/>
    <w:rsid w:val="00C263AE"/>
    <w:rsid w:val="00C26871"/>
    <w:rsid w:val="00C2695A"/>
    <w:rsid w:val="00C26DE9"/>
    <w:rsid w:val="00C27047"/>
    <w:rsid w:val="00C274BE"/>
    <w:rsid w:val="00C27545"/>
    <w:rsid w:val="00C300FA"/>
    <w:rsid w:val="00C30408"/>
    <w:rsid w:val="00C307FA"/>
    <w:rsid w:val="00C30CC3"/>
    <w:rsid w:val="00C30D3F"/>
    <w:rsid w:val="00C30DAA"/>
    <w:rsid w:val="00C30E67"/>
    <w:rsid w:val="00C30EAD"/>
    <w:rsid w:val="00C30F08"/>
    <w:rsid w:val="00C30F1F"/>
    <w:rsid w:val="00C30F8C"/>
    <w:rsid w:val="00C30FB5"/>
    <w:rsid w:val="00C30FB7"/>
    <w:rsid w:val="00C31089"/>
    <w:rsid w:val="00C31212"/>
    <w:rsid w:val="00C31231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25F"/>
    <w:rsid w:val="00C33373"/>
    <w:rsid w:val="00C33800"/>
    <w:rsid w:val="00C339DE"/>
    <w:rsid w:val="00C33AA7"/>
    <w:rsid w:val="00C33B42"/>
    <w:rsid w:val="00C33D87"/>
    <w:rsid w:val="00C33DCE"/>
    <w:rsid w:val="00C33E60"/>
    <w:rsid w:val="00C33EB1"/>
    <w:rsid w:val="00C3447E"/>
    <w:rsid w:val="00C34617"/>
    <w:rsid w:val="00C3463A"/>
    <w:rsid w:val="00C346BB"/>
    <w:rsid w:val="00C346C1"/>
    <w:rsid w:val="00C3488A"/>
    <w:rsid w:val="00C34BAE"/>
    <w:rsid w:val="00C34C05"/>
    <w:rsid w:val="00C34DD9"/>
    <w:rsid w:val="00C354D1"/>
    <w:rsid w:val="00C3566B"/>
    <w:rsid w:val="00C358EF"/>
    <w:rsid w:val="00C35A42"/>
    <w:rsid w:val="00C35B23"/>
    <w:rsid w:val="00C35D4F"/>
    <w:rsid w:val="00C35EA7"/>
    <w:rsid w:val="00C3600A"/>
    <w:rsid w:val="00C361FA"/>
    <w:rsid w:val="00C3627B"/>
    <w:rsid w:val="00C3661D"/>
    <w:rsid w:val="00C36AFD"/>
    <w:rsid w:val="00C36C06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871"/>
    <w:rsid w:val="00C40B7D"/>
    <w:rsid w:val="00C40C43"/>
    <w:rsid w:val="00C40E34"/>
    <w:rsid w:val="00C40E35"/>
    <w:rsid w:val="00C40FF8"/>
    <w:rsid w:val="00C41202"/>
    <w:rsid w:val="00C413FE"/>
    <w:rsid w:val="00C4142E"/>
    <w:rsid w:val="00C41634"/>
    <w:rsid w:val="00C41C62"/>
    <w:rsid w:val="00C42130"/>
    <w:rsid w:val="00C4214B"/>
    <w:rsid w:val="00C42359"/>
    <w:rsid w:val="00C42565"/>
    <w:rsid w:val="00C42570"/>
    <w:rsid w:val="00C42784"/>
    <w:rsid w:val="00C429E1"/>
    <w:rsid w:val="00C439C5"/>
    <w:rsid w:val="00C439F0"/>
    <w:rsid w:val="00C43CE7"/>
    <w:rsid w:val="00C43D49"/>
    <w:rsid w:val="00C44189"/>
    <w:rsid w:val="00C44401"/>
    <w:rsid w:val="00C4451B"/>
    <w:rsid w:val="00C4464F"/>
    <w:rsid w:val="00C447FB"/>
    <w:rsid w:val="00C44ADA"/>
    <w:rsid w:val="00C44DFE"/>
    <w:rsid w:val="00C45A9C"/>
    <w:rsid w:val="00C45B3D"/>
    <w:rsid w:val="00C460E1"/>
    <w:rsid w:val="00C46147"/>
    <w:rsid w:val="00C46680"/>
    <w:rsid w:val="00C466A6"/>
    <w:rsid w:val="00C466F1"/>
    <w:rsid w:val="00C46A9A"/>
    <w:rsid w:val="00C46B53"/>
    <w:rsid w:val="00C46EAE"/>
    <w:rsid w:val="00C470AA"/>
    <w:rsid w:val="00C47182"/>
    <w:rsid w:val="00C472D0"/>
    <w:rsid w:val="00C4733A"/>
    <w:rsid w:val="00C4740A"/>
    <w:rsid w:val="00C4747D"/>
    <w:rsid w:val="00C4776C"/>
    <w:rsid w:val="00C47838"/>
    <w:rsid w:val="00C47AE8"/>
    <w:rsid w:val="00C47B28"/>
    <w:rsid w:val="00C47FC9"/>
    <w:rsid w:val="00C508B7"/>
    <w:rsid w:val="00C51175"/>
    <w:rsid w:val="00C513D9"/>
    <w:rsid w:val="00C518F7"/>
    <w:rsid w:val="00C51D11"/>
    <w:rsid w:val="00C51F49"/>
    <w:rsid w:val="00C5212B"/>
    <w:rsid w:val="00C5257E"/>
    <w:rsid w:val="00C5295F"/>
    <w:rsid w:val="00C52968"/>
    <w:rsid w:val="00C52A41"/>
    <w:rsid w:val="00C52A6F"/>
    <w:rsid w:val="00C52A73"/>
    <w:rsid w:val="00C52C51"/>
    <w:rsid w:val="00C52D27"/>
    <w:rsid w:val="00C52EEF"/>
    <w:rsid w:val="00C531B4"/>
    <w:rsid w:val="00C532F9"/>
    <w:rsid w:val="00C533C9"/>
    <w:rsid w:val="00C53402"/>
    <w:rsid w:val="00C537D9"/>
    <w:rsid w:val="00C53852"/>
    <w:rsid w:val="00C539B8"/>
    <w:rsid w:val="00C53C7A"/>
    <w:rsid w:val="00C53E22"/>
    <w:rsid w:val="00C53F6E"/>
    <w:rsid w:val="00C542FD"/>
    <w:rsid w:val="00C5430E"/>
    <w:rsid w:val="00C544E6"/>
    <w:rsid w:val="00C54536"/>
    <w:rsid w:val="00C546A9"/>
    <w:rsid w:val="00C548D2"/>
    <w:rsid w:val="00C54C4F"/>
    <w:rsid w:val="00C54C62"/>
    <w:rsid w:val="00C55223"/>
    <w:rsid w:val="00C55ADC"/>
    <w:rsid w:val="00C55CE2"/>
    <w:rsid w:val="00C55F3B"/>
    <w:rsid w:val="00C55FEE"/>
    <w:rsid w:val="00C5638E"/>
    <w:rsid w:val="00C563EB"/>
    <w:rsid w:val="00C56918"/>
    <w:rsid w:val="00C569CA"/>
    <w:rsid w:val="00C56C48"/>
    <w:rsid w:val="00C5707E"/>
    <w:rsid w:val="00C5791A"/>
    <w:rsid w:val="00C57A4B"/>
    <w:rsid w:val="00C57B25"/>
    <w:rsid w:val="00C57CC6"/>
    <w:rsid w:val="00C57D32"/>
    <w:rsid w:val="00C60002"/>
    <w:rsid w:val="00C601EB"/>
    <w:rsid w:val="00C6093E"/>
    <w:rsid w:val="00C60EC1"/>
    <w:rsid w:val="00C60FFC"/>
    <w:rsid w:val="00C610AF"/>
    <w:rsid w:val="00C6119C"/>
    <w:rsid w:val="00C61235"/>
    <w:rsid w:val="00C61924"/>
    <w:rsid w:val="00C61B02"/>
    <w:rsid w:val="00C61FD6"/>
    <w:rsid w:val="00C62027"/>
    <w:rsid w:val="00C62163"/>
    <w:rsid w:val="00C621F1"/>
    <w:rsid w:val="00C62997"/>
    <w:rsid w:val="00C62BE7"/>
    <w:rsid w:val="00C62C31"/>
    <w:rsid w:val="00C62FB5"/>
    <w:rsid w:val="00C630FD"/>
    <w:rsid w:val="00C633AB"/>
    <w:rsid w:val="00C6343A"/>
    <w:rsid w:val="00C63607"/>
    <w:rsid w:val="00C638A6"/>
    <w:rsid w:val="00C63A4D"/>
    <w:rsid w:val="00C63FA1"/>
    <w:rsid w:val="00C64114"/>
    <w:rsid w:val="00C6419F"/>
    <w:rsid w:val="00C64376"/>
    <w:rsid w:val="00C64385"/>
    <w:rsid w:val="00C64626"/>
    <w:rsid w:val="00C64849"/>
    <w:rsid w:val="00C64EDC"/>
    <w:rsid w:val="00C65022"/>
    <w:rsid w:val="00C656EC"/>
    <w:rsid w:val="00C65794"/>
    <w:rsid w:val="00C65C31"/>
    <w:rsid w:val="00C65D24"/>
    <w:rsid w:val="00C65ECA"/>
    <w:rsid w:val="00C65F58"/>
    <w:rsid w:val="00C65F67"/>
    <w:rsid w:val="00C66571"/>
    <w:rsid w:val="00C66648"/>
    <w:rsid w:val="00C666DB"/>
    <w:rsid w:val="00C667F6"/>
    <w:rsid w:val="00C669EF"/>
    <w:rsid w:val="00C66A25"/>
    <w:rsid w:val="00C66AC7"/>
    <w:rsid w:val="00C66B89"/>
    <w:rsid w:val="00C66C34"/>
    <w:rsid w:val="00C66F4A"/>
    <w:rsid w:val="00C66FFA"/>
    <w:rsid w:val="00C671B7"/>
    <w:rsid w:val="00C67231"/>
    <w:rsid w:val="00C7040D"/>
    <w:rsid w:val="00C7065D"/>
    <w:rsid w:val="00C70B8C"/>
    <w:rsid w:val="00C71468"/>
    <w:rsid w:val="00C71768"/>
    <w:rsid w:val="00C71BDE"/>
    <w:rsid w:val="00C71F8D"/>
    <w:rsid w:val="00C72242"/>
    <w:rsid w:val="00C7238B"/>
    <w:rsid w:val="00C72390"/>
    <w:rsid w:val="00C723AA"/>
    <w:rsid w:val="00C723AF"/>
    <w:rsid w:val="00C723F3"/>
    <w:rsid w:val="00C72406"/>
    <w:rsid w:val="00C72511"/>
    <w:rsid w:val="00C72618"/>
    <w:rsid w:val="00C72953"/>
    <w:rsid w:val="00C72A7F"/>
    <w:rsid w:val="00C72D22"/>
    <w:rsid w:val="00C72EF5"/>
    <w:rsid w:val="00C72FD0"/>
    <w:rsid w:val="00C732C5"/>
    <w:rsid w:val="00C7357D"/>
    <w:rsid w:val="00C73F77"/>
    <w:rsid w:val="00C740FD"/>
    <w:rsid w:val="00C74157"/>
    <w:rsid w:val="00C74262"/>
    <w:rsid w:val="00C74463"/>
    <w:rsid w:val="00C7448E"/>
    <w:rsid w:val="00C7486B"/>
    <w:rsid w:val="00C748E2"/>
    <w:rsid w:val="00C74BDD"/>
    <w:rsid w:val="00C74F14"/>
    <w:rsid w:val="00C75004"/>
    <w:rsid w:val="00C751C0"/>
    <w:rsid w:val="00C7542A"/>
    <w:rsid w:val="00C755E8"/>
    <w:rsid w:val="00C757C7"/>
    <w:rsid w:val="00C75970"/>
    <w:rsid w:val="00C75AC4"/>
    <w:rsid w:val="00C75B07"/>
    <w:rsid w:val="00C75B22"/>
    <w:rsid w:val="00C75C9D"/>
    <w:rsid w:val="00C7622D"/>
    <w:rsid w:val="00C76551"/>
    <w:rsid w:val="00C76683"/>
    <w:rsid w:val="00C766E6"/>
    <w:rsid w:val="00C7671E"/>
    <w:rsid w:val="00C76A56"/>
    <w:rsid w:val="00C76A6B"/>
    <w:rsid w:val="00C76CC7"/>
    <w:rsid w:val="00C76F37"/>
    <w:rsid w:val="00C77124"/>
    <w:rsid w:val="00C7731D"/>
    <w:rsid w:val="00C77371"/>
    <w:rsid w:val="00C776FC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622"/>
    <w:rsid w:val="00C8198E"/>
    <w:rsid w:val="00C819D0"/>
    <w:rsid w:val="00C81B30"/>
    <w:rsid w:val="00C81B52"/>
    <w:rsid w:val="00C82387"/>
    <w:rsid w:val="00C823AF"/>
    <w:rsid w:val="00C824B7"/>
    <w:rsid w:val="00C82CAF"/>
    <w:rsid w:val="00C82E81"/>
    <w:rsid w:val="00C8329E"/>
    <w:rsid w:val="00C83680"/>
    <w:rsid w:val="00C8381F"/>
    <w:rsid w:val="00C839FA"/>
    <w:rsid w:val="00C83C6A"/>
    <w:rsid w:val="00C83C7F"/>
    <w:rsid w:val="00C84332"/>
    <w:rsid w:val="00C845CC"/>
    <w:rsid w:val="00C84695"/>
    <w:rsid w:val="00C8534D"/>
    <w:rsid w:val="00C8550E"/>
    <w:rsid w:val="00C856DF"/>
    <w:rsid w:val="00C85FA0"/>
    <w:rsid w:val="00C8624E"/>
    <w:rsid w:val="00C86379"/>
    <w:rsid w:val="00C863DE"/>
    <w:rsid w:val="00C864DB"/>
    <w:rsid w:val="00C865B1"/>
    <w:rsid w:val="00C86A41"/>
    <w:rsid w:val="00C86B4E"/>
    <w:rsid w:val="00C86C20"/>
    <w:rsid w:val="00C86EEA"/>
    <w:rsid w:val="00C8762B"/>
    <w:rsid w:val="00C876EA"/>
    <w:rsid w:val="00C8781D"/>
    <w:rsid w:val="00C87B96"/>
    <w:rsid w:val="00C87E17"/>
    <w:rsid w:val="00C901A9"/>
    <w:rsid w:val="00C902B6"/>
    <w:rsid w:val="00C90464"/>
    <w:rsid w:val="00C905AC"/>
    <w:rsid w:val="00C90B43"/>
    <w:rsid w:val="00C90C12"/>
    <w:rsid w:val="00C90C65"/>
    <w:rsid w:val="00C90C82"/>
    <w:rsid w:val="00C90E48"/>
    <w:rsid w:val="00C90F2E"/>
    <w:rsid w:val="00C90F7A"/>
    <w:rsid w:val="00C9109C"/>
    <w:rsid w:val="00C91707"/>
    <w:rsid w:val="00C91A4A"/>
    <w:rsid w:val="00C91CFB"/>
    <w:rsid w:val="00C91FAC"/>
    <w:rsid w:val="00C921D1"/>
    <w:rsid w:val="00C9220C"/>
    <w:rsid w:val="00C92215"/>
    <w:rsid w:val="00C922C5"/>
    <w:rsid w:val="00C92352"/>
    <w:rsid w:val="00C92376"/>
    <w:rsid w:val="00C924D5"/>
    <w:rsid w:val="00C927A6"/>
    <w:rsid w:val="00C927D6"/>
    <w:rsid w:val="00C92C2A"/>
    <w:rsid w:val="00C92E97"/>
    <w:rsid w:val="00C92FAE"/>
    <w:rsid w:val="00C92FF0"/>
    <w:rsid w:val="00C9318C"/>
    <w:rsid w:val="00C93297"/>
    <w:rsid w:val="00C936C5"/>
    <w:rsid w:val="00C93BC2"/>
    <w:rsid w:val="00C943B8"/>
    <w:rsid w:val="00C945EC"/>
    <w:rsid w:val="00C9487D"/>
    <w:rsid w:val="00C94C65"/>
    <w:rsid w:val="00C94C81"/>
    <w:rsid w:val="00C94C87"/>
    <w:rsid w:val="00C94E45"/>
    <w:rsid w:val="00C95300"/>
    <w:rsid w:val="00C95548"/>
    <w:rsid w:val="00C9559E"/>
    <w:rsid w:val="00C95730"/>
    <w:rsid w:val="00C9573E"/>
    <w:rsid w:val="00C95962"/>
    <w:rsid w:val="00C95CD4"/>
    <w:rsid w:val="00C95EB6"/>
    <w:rsid w:val="00C96127"/>
    <w:rsid w:val="00C96829"/>
    <w:rsid w:val="00C96B9B"/>
    <w:rsid w:val="00C96CC3"/>
    <w:rsid w:val="00C96D55"/>
    <w:rsid w:val="00C96FE0"/>
    <w:rsid w:val="00C973E2"/>
    <w:rsid w:val="00C97632"/>
    <w:rsid w:val="00C976CB"/>
    <w:rsid w:val="00C97AF1"/>
    <w:rsid w:val="00C97C64"/>
    <w:rsid w:val="00C97E38"/>
    <w:rsid w:val="00CA0151"/>
    <w:rsid w:val="00CA09AA"/>
    <w:rsid w:val="00CA0B12"/>
    <w:rsid w:val="00CA0BA9"/>
    <w:rsid w:val="00CA0BAF"/>
    <w:rsid w:val="00CA0E96"/>
    <w:rsid w:val="00CA0EAB"/>
    <w:rsid w:val="00CA114D"/>
    <w:rsid w:val="00CA1225"/>
    <w:rsid w:val="00CA12E1"/>
    <w:rsid w:val="00CA15CB"/>
    <w:rsid w:val="00CA1819"/>
    <w:rsid w:val="00CA18D2"/>
    <w:rsid w:val="00CA1955"/>
    <w:rsid w:val="00CA1B74"/>
    <w:rsid w:val="00CA1D04"/>
    <w:rsid w:val="00CA2028"/>
    <w:rsid w:val="00CA2124"/>
    <w:rsid w:val="00CA286C"/>
    <w:rsid w:val="00CA2889"/>
    <w:rsid w:val="00CA2919"/>
    <w:rsid w:val="00CA2C56"/>
    <w:rsid w:val="00CA3072"/>
    <w:rsid w:val="00CA31B3"/>
    <w:rsid w:val="00CA383C"/>
    <w:rsid w:val="00CA3918"/>
    <w:rsid w:val="00CA3967"/>
    <w:rsid w:val="00CA39E8"/>
    <w:rsid w:val="00CA3B6F"/>
    <w:rsid w:val="00CA3C16"/>
    <w:rsid w:val="00CA3CF5"/>
    <w:rsid w:val="00CA3F3C"/>
    <w:rsid w:val="00CA4861"/>
    <w:rsid w:val="00CA4A3F"/>
    <w:rsid w:val="00CA4C14"/>
    <w:rsid w:val="00CA4DC3"/>
    <w:rsid w:val="00CA4FE7"/>
    <w:rsid w:val="00CA51A0"/>
    <w:rsid w:val="00CA51EA"/>
    <w:rsid w:val="00CA5359"/>
    <w:rsid w:val="00CA58ED"/>
    <w:rsid w:val="00CA5974"/>
    <w:rsid w:val="00CA59AB"/>
    <w:rsid w:val="00CA5D26"/>
    <w:rsid w:val="00CA5D4A"/>
    <w:rsid w:val="00CA5E01"/>
    <w:rsid w:val="00CA6164"/>
    <w:rsid w:val="00CA616A"/>
    <w:rsid w:val="00CA63AC"/>
    <w:rsid w:val="00CA6775"/>
    <w:rsid w:val="00CA67E8"/>
    <w:rsid w:val="00CA67FD"/>
    <w:rsid w:val="00CA6A4F"/>
    <w:rsid w:val="00CA6C34"/>
    <w:rsid w:val="00CA7030"/>
    <w:rsid w:val="00CA71D5"/>
    <w:rsid w:val="00CA7202"/>
    <w:rsid w:val="00CA7214"/>
    <w:rsid w:val="00CA72D3"/>
    <w:rsid w:val="00CA73B2"/>
    <w:rsid w:val="00CA73CE"/>
    <w:rsid w:val="00CA74B2"/>
    <w:rsid w:val="00CA74E8"/>
    <w:rsid w:val="00CA7680"/>
    <w:rsid w:val="00CA7F46"/>
    <w:rsid w:val="00CB047F"/>
    <w:rsid w:val="00CB07E5"/>
    <w:rsid w:val="00CB0C2A"/>
    <w:rsid w:val="00CB0F3E"/>
    <w:rsid w:val="00CB11BD"/>
    <w:rsid w:val="00CB12A5"/>
    <w:rsid w:val="00CB1368"/>
    <w:rsid w:val="00CB1467"/>
    <w:rsid w:val="00CB16B2"/>
    <w:rsid w:val="00CB1C56"/>
    <w:rsid w:val="00CB1D87"/>
    <w:rsid w:val="00CB1D94"/>
    <w:rsid w:val="00CB1F2A"/>
    <w:rsid w:val="00CB208D"/>
    <w:rsid w:val="00CB2516"/>
    <w:rsid w:val="00CB27EE"/>
    <w:rsid w:val="00CB2836"/>
    <w:rsid w:val="00CB2881"/>
    <w:rsid w:val="00CB2CD9"/>
    <w:rsid w:val="00CB2F26"/>
    <w:rsid w:val="00CB3460"/>
    <w:rsid w:val="00CB3886"/>
    <w:rsid w:val="00CB38DF"/>
    <w:rsid w:val="00CB3B35"/>
    <w:rsid w:val="00CB3D60"/>
    <w:rsid w:val="00CB405F"/>
    <w:rsid w:val="00CB4081"/>
    <w:rsid w:val="00CB461E"/>
    <w:rsid w:val="00CB47A7"/>
    <w:rsid w:val="00CB480A"/>
    <w:rsid w:val="00CB4865"/>
    <w:rsid w:val="00CB4961"/>
    <w:rsid w:val="00CB4D9B"/>
    <w:rsid w:val="00CB4FA5"/>
    <w:rsid w:val="00CB510D"/>
    <w:rsid w:val="00CB558B"/>
    <w:rsid w:val="00CB5760"/>
    <w:rsid w:val="00CB58DD"/>
    <w:rsid w:val="00CB590E"/>
    <w:rsid w:val="00CB5A9F"/>
    <w:rsid w:val="00CB5AB3"/>
    <w:rsid w:val="00CB5E07"/>
    <w:rsid w:val="00CB5EF8"/>
    <w:rsid w:val="00CB60DD"/>
    <w:rsid w:val="00CB616C"/>
    <w:rsid w:val="00CB6343"/>
    <w:rsid w:val="00CB64EF"/>
    <w:rsid w:val="00CB659C"/>
    <w:rsid w:val="00CB68B3"/>
    <w:rsid w:val="00CB6A6D"/>
    <w:rsid w:val="00CB6F9E"/>
    <w:rsid w:val="00CB7019"/>
    <w:rsid w:val="00CB720B"/>
    <w:rsid w:val="00CB73B1"/>
    <w:rsid w:val="00CB741D"/>
    <w:rsid w:val="00CB7648"/>
    <w:rsid w:val="00CB7ACB"/>
    <w:rsid w:val="00CB7B6B"/>
    <w:rsid w:val="00CB7C76"/>
    <w:rsid w:val="00CB7E62"/>
    <w:rsid w:val="00CB7E83"/>
    <w:rsid w:val="00CC009C"/>
    <w:rsid w:val="00CC00B7"/>
    <w:rsid w:val="00CC0106"/>
    <w:rsid w:val="00CC0225"/>
    <w:rsid w:val="00CC02BB"/>
    <w:rsid w:val="00CC034B"/>
    <w:rsid w:val="00CC05BB"/>
    <w:rsid w:val="00CC0601"/>
    <w:rsid w:val="00CC07EF"/>
    <w:rsid w:val="00CC0AA7"/>
    <w:rsid w:val="00CC0B11"/>
    <w:rsid w:val="00CC0E56"/>
    <w:rsid w:val="00CC1258"/>
    <w:rsid w:val="00CC132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2FD"/>
    <w:rsid w:val="00CC23FB"/>
    <w:rsid w:val="00CC249F"/>
    <w:rsid w:val="00CC2559"/>
    <w:rsid w:val="00CC27F5"/>
    <w:rsid w:val="00CC28F3"/>
    <w:rsid w:val="00CC29F2"/>
    <w:rsid w:val="00CC2B78"/>
    <w:rsid w:val="00CC2CF7"/>
    <w:rsid w:val="00CC2D18"/>
    <w:rsid w:val="00CC2EFE"/>
    <w:rsid w:val="00CC2FB0"/>
    <w:rsid w:val="00CC381E"/>
    <w:rsid w:val="00CC3949"/>
    <w:rsid w:val="00CC3B2C"/>
    <w:rsid w:val="00CC3E8C"/>
    <w:rsid w:val="00CC400F"/>
    <w:rsid w:val="00CC4365"/>
    <w:rsid w:val="00CC45BD"/>
    <w:rsid w:val="00CC488C"/>
    <w:rsid w:val="00CC4BBD"/>
    <w:rsid w:val="00CC4C5E"/>
    <w:rsid w:val="00CC4CCF"/>
    <w:rsid w:val="00CC4F58"/>
    <w:rsid w:val="00CC4FF9"/>
    <w:rsid w:val="00CC506B"/>
    <w:rsid w:val="00CC5509"/>
    <w:rsid w:val="00CC562F"/>
    <w:rsid w:val="00CC57AE"/>
    <w:rsid w:val="00CC5867"/>
    <w:rsid w:val="00CC5A56"/>
    <w:rsid w:val="00CC5BD6"/>
    <w:rsid w:val="00CC5D8F"/>
    <w:rsid w:val="00CC5E0D"/>
    <w:rsid w:val="00CC606C"/>
    <w:rsid w:val="00CC60A0"/>
    <w:rsid w:val="00CC622D"/>
    <w:rsid w:val="00CC62B2"/>
    <w:rsid w:val="00CC6583"/>
    <w:rsid w:val="00CC67F7"/>
    <w:rsid w:val="00CC68B6"/>
    <w:rsid w:val="00CC694A"/>
    <w:rsid w:val="00CC6B0F"/>
    <w:rsid w:val="00CC6B27"/>
    <w:rsid w:val="00CC6B76"/>
    <w:rsid w:val="00CC6C99"/>
    <w:rsid w:val="00CC71DE"/>
    <w:rsid w:val="00CC728B"/>
    <w:rsid w:val="00CC7356"/>
    <w:rsid w:val="00CC73C6"/>
    <w:rsid w:val="00CC74D5"/>
    <w:rsid w:val="00CC7A6D"/>
    <w:rsid w:val="00CC7BD9"/>
    <w:rsid w:val="00CC7D5A"/>
    <w:rsid w:val="00CC7DF5"/>
    <w:rsid w:val="00CC7F32"/>
    <w:rsid w:val="00CD02FE"/>
    <w:rsid w:val="00CD04B6"/>
    <w:rsid w:val="00CD04FE"/>
    <w:rsid w:val="00CD0740"/>
    <w:rsid w:val="00CD0768"/>
    <w:rsid w:val="00CD0868"/>
    <w:rsid w:val="00CD0875"/>
    <w:rsid w:val="00CD0CB9"/>
    <w:rsid w:val="00CD0D8B"/>
    <w:rsid w:val="00CD11D6"/>
    <w:rsid w:val="00CD14CB"/>
    <w:rsid w:val="00CD179D"/>
    <w:rsid w:val="00CD192F"/>
    <w:rsid w:val="00CD1B57"/>
    <w:rsid w:val="00CD1E74"/>
    <w:rsid w:val="00CD20A9"/>
    <w:rsid w:val="00CD223B"/>
    <w:rsid w:val="00CD2512"/>
    <w:rsid w:val="00CD2585"/>
    <w:rsid w:val="00CD25A6"/>
    <w:rsid w:val="00CD26EF"/>
    <w:rsid w:val="00CD283A"/>
    <w:rsid w:val="00CD2962"/>
    <w:rsid w:val="00CD309B"/>
    <w:rsid w:val="00CD3122"/>
    <w:rsid w:val="00CD31C9"/>
    <w:rsid w:val="00CD325D"/>
    <w:rsid w:val="00CD39A6"/>
    <w:rsid w:val="00CD3A02"/>
    <w:rsid w:val="00CD3D0C"/>
    <w:rsid w:val="00CD3E10"/>
    <w:rsid w:val="00CD3F09"/>
    <w:rsid w:val="00CD3FAF"/>
    <w:rsid w:val="00CD4223"/>
    <w:rsid w:val="00CD4582"/>
    <w:rsid w:val="00CD492B"/>
    <w:rsid w:val="00CD50EE"/>
    <w:rsid w:val="00CD5423"/>
    <w:rsid w:val="00CD551D"/>
    <w:rsid w:val="00CD5672"/>
    <w:rsid w:val="00CD5B72"/>
    <w:rsid w:val="00CD5C02"/>
    <w:rsid w:val="00CD5DED"/>
    <w:rsid w:val="00CD61E3"/>
    <w:rsid w:val="00CD652B"/>
    <w:rsid w:val="00CD6552"/>
    <w:rsid w:val="00CD6814"/>
    <w:rsid w:val="00CD6B8E"/>
    <w:rsid w:val="00CD6E0B"/>
    <w:rsid w:val="00CD6FC1"/>
    <w:rsid w:val="00CD787F"/>
    <w:rsid w:val="00CD79DC"/>
    <w:rsid w:val="00CD79F0"/>
    <w:rsid w:val="00CD7C35"/>
    <w:rsid w:val="00CD7D07"/>
    <w:rsid w:val="00CE0151"/>
    <w:rsid w:val="00CE025E"/>
    <w:rsid w:val="00CE02BD"/>
    <w:rsid w:val="00CE030D"/>
    <w:rsid w:val="00CE03B6"/>
    <w:rsid w:val="00CE05F2"/>
    <w:rsid w:val="00CE09AA"/>
    <w:rsid w:val="00CE0B01"/>
    <w:rsid w:val="00CE0CBF"/>
    <w:rsid w:val="00CE0D7B"/>
    <w:rsid w:val="00CE0E1F"/>
    <w:rsid w:val="00CE0FBF"/>
    <w:rsid w:val="00CE10B6"/>
    <w:rsid w:val="00CE1116"/>
    <w:rsid w:val="00CE112E"/>
    <w:rsid w:val="00CE1162"/>
    <w:rsid w:val="00CE1225"/>
    <w:rsid w:val="00CE12AE"/>
    <w:rsid w:val="00CE132D"/>
    <w:rsid w:val="00CE147A"/>
    <w:rsid w:val="00CE152F"/>
    <w:rsid w:val="00CE15AF"/>
    <w:rsid w:val="00CE1E1E"/>
    <w:rsid w:val="00CE1E4A"/>
    <w:rsid w:val="00CE212D"/>
    <w:rsid w:val="00CE21C1"/>
    <w:rsid w:val="00CE24C0"/>
    <w:rsid w:val="00CE253D"/>
    <w:rsid w:val="00CE2561"/>
    <w:rsid w:val="00CE29C0"/>
    <w:rsid w:val="00CE2EC2"/>
    <w:rsid w:val="00CE3257"/>
    <w:rsid w:val="00CE3296"/>
    <w:rsid w:val="00CE3311"/>
    <w:rsid w:val="00CE367C"/>
    <w:rsid w:val="00CE37A5"/>
    <w:rsid w:val="00CE3A2D"/>
    <w:rsid w:val="00CE4246"/>
    <w:rsid w:val="00CE42F9"/>
    <w:rsid w:val="00CE436D"/>
    <w:rsid w:val="00CE43D3"/>
    <w:rsid w:val="00CE44E4"/>
    <w:rsid w:val="00CE4789"/>
    <w:rsid w:val="00CE479D"/>
    <w:rsid w:val="00CE4860"/>
    <w:rsid w:val="00CE4D4F"/>
    <w:rsid w:val="00CE4E1F"/>
    <w:rsid w:val="00CE5086"/>
    <w:rsid w:val="00CE5112"/>
    <w:rsid w:val="00CE51EC"/>
    <w:rsid w:val="00CE5360"/>
    <w:rsid w:val="00CE550A"/>
    <w:rsid w:val="00CE57B6"/>
    <w:rsid w:val="00CE5A7F"/>
    <w:rsid w:val="00CE5C9D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11B"/>
    <w:rsid w:val="00CE7175"/>
    <w:rsid w:val="00CE7565"/>
    <w:rsid w:val="00CE75F8"/>
    <w:rsid w:val="00CE76BD"/>
    <w:rsid w:val="00CE79BC"/>
    <w:rsid w:val="00CE7BBE"/>
    <w:rsid w:val="00CE7EC0"/>
    <w:rsid w:val="00CE7EF7"/>
    <w:rsid w:val="00CE7F06"/>
    <w:rsid w:val="00CF02AC"/>
    <w:rsid w:val="00CF057C"/>
    <w:rsid w:val="00CF06E6"/>
    <w:rsid w:val="00CF0E93"/>
    <w:rsid w:val="00CF11DA"/>
    <w:rsid w:val="00CF136F"/>
    <w:rsid w:val="00CF17A2"/>
    <w:rsid w:val="00CF18AB"/>
    <w:rsid w:val="00CF1AA6"/>
    <w:rsid w:val="00CF1AF8"/>
    <w:rsid w:val="00CF20C8"/>
    <w:rsid w:val="00CF233B"/>
    <w:rsid w:val="00CF23D5"/>
    <w:rsid w:val="00CF24D4"/>
    <w:rsid w:val="00CF2618"/>
    <w:rsid w:val="00CF2639"/>
    <w:rsid w:val="00CF277A"/>
    <w:rsid w:val="00CF2C07"/>
    <w:rsid w:val="00CF2C1D"/>
    <w:rsid w:val="00CF2D40"/>
    <w:rsid w:val="00CF2FBF"/>
    <w:rsid w:val="00CF3112"/>
    <w:rsid w:val="00CF33BA"/>
    <w:rsid w:val="00CF34E0"/>
    <w:rsid w:val="00CF3654"/>
    <w:rsid w:val="00CF39DA"/>
    <w:rsid w:val="00CF3BEF"/>
    <w:rsid w:val="00CF3F01"/>
    <w:rsid w:val="00CF46E1"/>
    <w:rsid w:val="00CF4D11"/>
    <w:rsid w:val="00CF4EA9"/>
    <w:rsid w:val="00CF50A9"/>
    <w:rsid w:val="00CF51CE"/>
    <w:rsid w:val="00CF5700"/>
    <w:rsid w:val="00CF5A77"/>
    <w:rsid w:val="00CF5CF3"/>
    <w:rsid w:val="00CF5F1C"/>
    <w:rsid w:val="00CF60FE"/>
    <w:rsid w:val="00CF61A3"/>
    <w:rsid w:val="00CF6255"/>
    <w:rsid w:val="00CF634A"/>
    <w:rsid w:val="00CF658E"/>
    <w:rsid w:val="00CF66DE"/>
    <w:rsid w:val="00CF6848"/>
    <w:rsid w:val="00CF699E"/>
    <w:rsid w:val="00CF69C3"/>
    <w:rsid w:val="00CF6A89"/>
    <w:rsid w:val="00CF6AF3"/>
    <w:rsid w:val="00CF6C23"/>
    <w:rsid w:val="00CF6C9A"/>
    <w:rsid w:val="00CF6CBF"/>
    <w:rsid w:val="00CF6D42"/>
    <w:rsid w:val="00CF6F64"/>
    <w:rsid w:val="00CF73EC"/>
    <w:rsid w:val="00CF747B"/>
    <w:rsid w:val="00CF76A2"/>
    <w:rsid w:val="00CF7CCF"/>
    <w:rsid w:val="00CF7F4E"/>
    <w:rsid w:val="00D00522"/>
    <w:rsid w:val="00D0067C"/>
    <w:rsid w:val="00D00B22"/>
    <w:rsid w:val="00D00F50"/>
    <w:rsid w:val="00D012CB"/>
    <w:rsid w:val="00D017EE"/>
    <w:rsid w:val="00D0182B"/>
    <w:rsid w:val="00D0186E"/>
    <w:rsid w:val="00D01881"/>
    <w:rsid w:val="00D01A22"/>
    <w:rsid w:val="00D01C73"/>
    <w:rsid w:val="00D02369"/>
    <w:rsid w:val="00D0253B"/>
    <w:rsid w:val="00D02A2A"/>
    <w:rsid w:val="00D02C36"/>
    <w:rsid w:val="00D02C59"/>
    <w:rsid w:val="00D02E17"/>
    <w:rsid w:val="00D02E36"/>
    <w:rsid w:val="00D0327B"/>
    <w:rsid w:val="00D03334"/>
    <w:rsid w:val="00D03AE3"/>
    <w:rsid w:val="00D03B3A"/>
    <w:rsid w:val="00D03CD2"/>
    <w:rsid w:val="00D03FB0"/>
    <w:rsid w:val="00D041C2"/>
    <w:rsid w:val="00D04340"/>
    <w:rsid w:val="00D048E7"/>
    <w:rsid w:val="00D04D6B"/>
    <w:rsid w:val="00D04FC8"/>
    <w:rsid w:val="00D0505A"/>
    <w:rsid w:val="00D05216"/>
    <w:rsid w:val="00D05393"/>
    <w:rsid w:val="00D0577A"/>
    <w:rsid w:val="00D05968"/>
    <w:rsid w:val="00D05A3E"/>
    <w:rsid w:val="00D05FD4"/>
    <w:rsid w:val="00D06088"/>
    <w:rsid w:val="00D061D1"/>
    <w:rsid w:val="00D064BF"/>
    <w:rsid w:val="00D06562"/>
    <w:rsid w:val="00D0675C"/>
    <w:rsid w:val="00D06800"/>
    <w:rsid w:val="00D06822"/>
    <w:rsid w:val="00D06A96"/>
    <w:rsid w:val="00D06B22"/>
    <w:rsid w:val="00D06BCC"/>
    <w:rsid w:val="00D06C68"/>
    <w:rsid w:val="00D06CDD"/>
    <w:rsid w:val="00D06D81"/>
    <w:rsid w:val="00D06DED"/>
    <w:rsid w:val="00D07307"/>
    <w:rsid w:val="00D07319"/>
    <w:rsid w:val="00D0735B"/>
    <w:rsid w:val="00D077F5"/>
    <w:rsid w:val="00D078A9"/>
    <w:rsid w:val="00D078C9"/>
    <w:rsid w:val="00D0790E"/>
    <w:rsid w:val="00D07DCA"/>
    <w:rsid w:val="00D105EB"/>
    <w:rsid w:val="00D108B4"/>
    <w:rsid w:val="00D10F01"/>
    <w:rsid w:val="00D11177"/>
    <w:rsid w:val="00D112DD"/>
    <w:rsid w:val="00D11597"/>
    <w:rsid w:val="00D115ED"/>
    <w:rsid w:val="00D11781"/>
    <w:rsid w:val="00D11873"/>
    <w:rsid w:val="00D11960"/>
    <w:rsid w:val="00D11A91"/>
    <w:rsid w:val="00D11C73"/>
    <w:rsid w:val="00D11D7D"/>
    <w:rsid w:val="00D11E89"/>
    <w:rsid w:val="00D11EA4"/>
    <w:rsid w:val="00D11EEE"/>
    <w:rsid w:val="00D11FAE"/>
    <w:rsid w:val="00D12440"/>
    <w:rsid w:val="00D12487"/>
    <w:rsid w:val="00D125A2"/>
    <w:rsid w:val="00D126E6"/>
    <w:rsid w:val="00D12A81"/>
    <w:rsid w:val="00D12B75"/>
    <w:rsid w:val="00D12E59"/>
    <w:rsid w:val="00D12EB0"/>
    <w:rsid w:val="00D1339A"/>
    <w:rsid w:val="00D13650"/>
    <w:rsid w:val="00D13880"/>
    <w:rsid w:val="00D138C2"/>
    <w:rsid w:val="00D13ADE"/>
    <w:rsid w:val="00D13BBC"/>
    <w:rsid w:val="00D13CCD"/>
    <w:rsid w:val="00D13E41"/>
    <w:rsid w:val="00D14204"/>
    <w:rsid w:val="00D143A7"/>
    <w:rsid w:val="00D144CA"/>
    <w:rsid w:val="00D14695"/>
    <w:rsid w:val="00D14B00"/>
    <w:rsid w:val="00D14E26"/>
    <w:rsid w:val="00D15351"/>
    <w:rsid w:val="00D15CFC"/>
    <w:rsid w:val="00D15D64"/>
    <w:rsid w:val="00D15D9D"/>
    <w:rsid w:val="00D15E8A"/>
    <w:rsid w:val="00D15F30"/>
    <w:rsid w:val="00D1624D"/>
    <w:rsid w:val="00D16360"/>
    <w:rsid w:val="00D167CA"/>
    <w:rsid w:val="00D16BA8"/>
    <w:rsid w:val="00D16DEE"/>
    <w:rsid w:val="00D174E5"/>
    <w:rsid w:val="00D176E8"/>
    <w:rsid w:val="00D17761"/>
    <w:rsid w:val="00D17903"/>
    <w:rsid w:val="00D17BC0"/>
    <w:rsid w:val="00D17C2B"/>
    <w:rsid w:val="00D17CE8"/>
    <w:rsid w:val="00D17F37"/>
    <w:rsid w:val="00D20171"/>
    <w:rsid w:val="00D2018F"/>
    <w:rsid w:val="00D202B4"/>
    <w:rsid w:val="00D202D3"/>
    <w:rsid w:val="00D2045F"/>
    <w:rsid w:val="00D20657"/>
    <w:rsid w:val="00D208B1"/>
    <w:rsid w:val="00D20969"/>
    <w:rsid w:val="00D20E1B"/>
    <w:rsid w:val="00D20F77"/>
    <w:rsid w:val="00D2109E"/>
    <w:rsid w:val="00D2118C"/>
    <w:rsid w:val="00D215E6"/>
    <w:rsid w:val="00D2171B"/>
    <w:rsid w:val="00D217CE"/>
    <w:rsid w:val="00D21810"/>
    <w:rsid w:val="00D2197E"/>
    <w:rsid w:val="00D21C87"/>
    <w:rsid w:val="00D21D1C"/>
    <w:rsid w:val="00D21EBC"/>
    <w:rsid w:val="00D21F9E"/>
    <w:rsid w:val="00D21FFB"/>
    <w:rsid w:val="00D220DF"/>
    <w:rsid w:val="00D22139"/>
    <w:rsid w:val="00D22148"/>
    <w:rsid w:val="00D222A5"/>
    <w:rsid w:val="00D22406"/>
    <w:rsid w:val="00D22522"/>
    <w:rsid w:val="00D2262B"/>
    <w:rsid w:val="00D226E7"/>
    <w:rsid w:val="00D22D2B"/>
    <w:rsid w:val="00D22FE9"/>
    <w:rsid w:val="00D2320C"/>
    <w:rsid w:val="00D23554"/>
    <w:rsid w:val="00D23556"/>
    <w:rsid w:val="00D2390D"/>
    <w:rsid w:val="00D23B89"/>
    <w:rsid w:val="00D23B9D"/>
    <w:rsid w:val="00D23CD8"/>
    <w:rsid w:val="00D23CE2"/>
    <w:rsid w:val="00D23E39"/>
    <w:rsid w:val="00D23EAA"/>
    <w:rsid w:val="00D24D81"/>
    <w:rsid w:val="00D24FEC"/>
    <w:rsid w:val="00D25555"/>
    <w:rsid w:val="00D25C05"/>
    <w:rsid w:val="00D25C26"/>
    <w:rsid w:val="00D25D91"/>
    <w:rsid w:val="00D25E98"/>
    <w:rsid w:val="00D25FC1"/>
    <w:rsid w:val="00D260A4"/>
    <w:rsid w:val="00D261F9"/>
    <w:rsid w:val="00D261FB"/>
    <w:rsid w:val="00D26283"/>
    <w:rsid w:val="00D26288"/>
    <w:rsid w:val="00D263B5"/>
    <w:rsid w:val="00D263F5"/>
    <w:rsid w:val="00D26432"/>
    <w:rsid w:val="00D26586"/>
    <w:rsid w:val="00D26CDB"/>
    <w:rsid w:val="00D26DBE"/>
    <w:rsid w:val="00D26E45"/>
    <w:rsid w:val="00D276CD"/>
    <w:rsid w:val="00D279AA"/>
    <w:rsid w:val="00D27A5B"/>
    <w:rsid w:val="00D27F01"/>
    <w:rsid w:val="00D302B4"/>
    <w:rsid w:val="00D30473"/>
    <w:rsid w:val="00D306DE"/>
    <w:rsid w:val="00D30983"/>
    <w:rsid w:val="00D30C46"/>
    <w:rsid w:val="00D30FC7"/>
    <w:rsid w:val="00D3120D"/>
    <w:rsid w:val="00D31B49"/>
    <w:rsid w:val="00D31B8F"/>
    <w:rsid w:val="00D31B9F"/>
    <w:rsid w:val="00D31BEA"/>
    <w:rsid w:val="00D31D72"/>
    <w:rsid w:val="00D321C7"/>
    <w:rsid w:val="00D32430"/>
    <w:rsid w:val="00D32898"/>
    <w:rsid w:val="00D32B6E"/>
    <w:rsid w:val="00D32C04"/>
    <w:rsid w:val="00D32D91"/>
    <w:rsid w:val="00D3304E"/>
    <w:rsid w:val="00D33313"/>
    <w:rsid w:val="00D33410"/>
    <w:rsid w:val="00D3366D"/>
    <w:rsid w:val="00D339C3"/>
    <w:rsid w:val="00D33A01"/>
    <w:rsid w:val="00D33AB3"/>
    <w:rsid w:val="00D33AFC"/>
    <w:rsid w:val="00D33C09"/>
    <w:rsid w:val="00D33E4A"/>
    <w:rsid w:val="00D33F0B"/>
    <w:rsid w:val="00D340F4"/>
    <w:rsid w:val="00D3410B"/>
    <w:rsid w:val="00D3425B"/>
    <w:rsid w:val="00D344C9"/>
    <w:rsid w:val="00D3460B"/>
    <w:rsid w:val="00D34BAF"/>
    <w:rsid w:val="00D35044"/>
    <w:rsid w:val="00D3527F"/>
    <w:rsid w:val="00D353FF"/>
    <w:rsid w:val="00D3609F"/>
    <w:rsid w:val="00D360BC"/>
    <w:rsid w:val="00D360E7"/>
    <w:rsid w:val="00D3610A"/>
    <w:rsid w:val="00D36168"/>
    <w:rsid w:val="00D3646C"/>
    <w:rsid w:val="00D3668C"/>
    <w:rsid w:val="00D366D3"/>
    <w:rsid w:val="00D369EA"/>
    <w:rsid w:val="00D36AA5"/>
    <w:rsid w:val="00D36C0D"/>
    <w:rsid w:val="00D36C8E"/>
    <w:rsid w:val="00D36C97"/>
    <w:rsid w:val="00D36EEC"/>
    <w:rsid w:val="00D36F54"/>
    <w:rsid w:val="00D370D6"/>
    <w:rsid w:val="00D3729B"/>
    <w:rsid w:val="00D37517"/>
    <w:rsid w:val="00D378ED"/>
    <w:rsid w:val="00D37C2D"/>
    <w:rsid w:val="00D4002D"/>
    <w:rsid w:val="00D40428"/>
    <w:rsid w:val="00D404CE"/>
    <w:rsid w:val="00D40BE3"/>
    <w:rsid w:val="00D40E25"/>
    <w:rsid w:val="00D40E78"/>
    <w:rsid w:val="00D40F15"/>
    <w:rsid w:val="00D41009"/>
    <w:rsid w:val="00D41901"/>
    <w:rsid w:val="00D41C21"/>
    <w:rsid w:val="00D41CD0"/>
    <w:rsid w:val="00D42002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B9B"/>
    <w:rsid w:val="00D43E0A"/>
    <w:rsid w:val="00D440D2"/>
    <w:rsid w:val="00D4429F"/>
    <w:rsid w:val="00D44336"/>
    <w:rsid w:val="00D448BD"/>
    <w:rsid w:val="00D44A5C"/>
    <w:rsid w:val="00D44C3F"/>
    <w:rsid w:val="00D45042"/>
    <w:rsid w:val="00D4530F"/>
    <w:rsid w:val="00D453F7"/>
    <w:rsid w:val="00D4541D"/>
    <w:rsid w:val="00D45536"/>
    <w:rsid w:val="00D45569"/>
    <w:rsid w:val="00D45581"/>
    <w:rsid w:val="00D45668"/>
    <w:rsid w:val="00D458AB"/>
    <w:rsid w:val="00D45A34"/>
    <w:rsid w:val="00D45B26"/>
    <w:rsid w:val="00D45C69"/>
    <w:rsid w:val="00D45D57"/>
    <w:rsid w:val="00D45DE6"/>
    <w:rsid w:val="00D45DF9"/>
    <w:rsid w:val="00D463A3"/>
    <w:rsid w:val="00D464C9"/>
    <w:rsid w:val="00D466E5"/>
    <w:rsid w:val="00D467C7"/>
    <w:rsid w:val="00D4688E"/>
    <w:rsid w:val="00D46C4E"/>
    <w:rsid w:val="00D46F2D"/>
    <w:rsid w:val="00D471EF"/>
    <w:rsid w:val="00D47566"/>
    <w:rsid w:val="00D475CC"/>
    <w:rsid w:val="00D4764B"/>
    <w:rsid w:val="00D477E2"/>
    <w:rsid w:val="00D47833"/>
    <w:rsid w:val="00D47851"/>
    <w:rsid w:val="00D47E55"/>
    <w:rsid w:val="00D47F8B"/>
    <w:rsid w:val="00D50293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02A"/>
    <w:rsid w:val="00D52093"/>
    <w:rsid w:val="00D52200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3D5D"/>
    <w:rsid w:val="00D54123"/>
    <w:rsid w:val="00D546DB"/>
    <w:rsid w:val="00D54AF2"/>
    <w:rsid w:val="00D54AF7"/>
    <w:rsid w:val="00D54C00"/>
    <w:rsid w:val="00D54C59"/>
    <w:rsid w:val="00D54D02"/>
    <w:rsid w:val="00D54D88"/>
    <w:rsid w:val="00D55115"/>
    <w:rsid w:val="00D5521C"/>
    <w:rsid w:val="00D5521D"/>
    <w:rsid w:val="00D5524C"/>
    <w:rsid w:val="00D552BA"/>
    <w:rsid w:val="00D552F1"/>
    <w:rsid w:val="00D5547E"/>
    <w:rsid w:val="00D554E6"/>
    <w:rsid w:val="00D55723"/>
    <w:rsid w:val="00D557FB"/>
    <w:rsid w:val="00D55929"/>
    <w:rsid w:val="00D55B68"/>
    <w:rsid w:val="00D55B6D"/>
    <w:rsid w:val="00D55BC0"/>
    <w:rsid w:val="00D55C01"/>
    <w:rsid w:val="00D55C22"/>
    <w:rsid w:val="00D55C37"/>
    <w:rsid w:val="00D55F19"/>
    <w:rsid w:val="00D56330"/>
    <w:rsid w:val="00D563C2"/>
    <w:rsid w:val="00D56450"/>
    <w:rsid w:val="00D5672A"/>
    <w:rsid w:val="00D56C31"/>
    <w:rsid w:val="00D56D65"/>
    <w:rsid w:val="00D570F8"/>
    <w:rsid w:val="00D572B2"/>
    <w:rsid w:val="00D573A2"/>
    <w:rsid w:val="00D578C5"/>
    <w:rsid w:val="00D57A43"/>
    <w:rsid w:val="00D57C20"/>
    <w:rsid w:val="00D57CEB"/>
    <w:rsid w:val="00D57E78"/>
    <w:rsid w:val="00D57F0A"/>
    <w:rsid w:val="00D6005F"/>
    <w:rsid w:val="00D600BE"/>
    <w:rsid w:val="00D60207"/>
    <w:rsid w:val="00D6024D"/>
    <w:rsid w:val="00D606F3"/>
    <w:rsid w:val="00D607C2"/>
    <w:rsid w:val="00D60A71"/>
    <w:rsid w:val="00D60B5E"/>
    <w:rsid w:val="00D60BCB"/>
    <w:rsid w:val="00D60CB2"/>
    <w:rsid w:val="00D60DD4"/>
    <w:rsid w:val="00D60EDD"/>
    <w:rsid w:val="00D61059"/>
    <w:rsid w:val="00D61192"/>
    <w:rsid w:val="00D61738"/>
    <w:rsid w:val="00D61A65"/>
    <w:rsid w:val="00D61B4E"/>
    <w:rsid w:val="00D62243"/>
    <w:rsid w:val="00D622BE"/>
    <w:rsid w:val="00D624A5"/>
    <w:rsid w:val="00D62632"/>
    <w:rsid w:val="00D626BF"/>
    <w:rsid w:val="00D6278F"/>
    <w:rsid w:val="00D6290E"/>
    <w:rsid w:val="00D62949"/>
    <w:rsid w:val="00D6296D"/>
    <w:rsid w:val="00D62DEC"/>
    <w:rsid w:val="00D62E52"/>
    <w:rsid w:val="00D62FCD"/>
    <w:rsid w:val="00D630F6"/>
    <w:rsid w:val="00D63142"/>
    <w:rsid w:val="00D6394E"/>
    <w:rsid w:val="00D63AFA"/>
    <w:rsid w:val="00D63BAD"/>
    <w:rsid w:val="00D63C5F"/>
    <w:rsid w:val="00D63DBF"/>
    <w:rsid w:val="00D6410E"/>
    <w:rsid w:val="00D64273"/>
    <w:rsid w:val="00D6433E"/>
    <w:rsid w:val="00D64346"/>
    <w:rsid w:val="00D6447E"/>
    <w:rsid w:val="00D647F9"/>
    <w:rsid w:val="00D6485C"/>
    <w:rsid w:val="00D64BAF"/>
    <w:rsid w:val="00D64C52"/>
    <w:rsid w:val="00D64C53"/>
    <w:rsid w:val="00D64CB8"/>
    <w:rsid w:val="00D651A4"/>
    <w:rsid w:val="00D65404"/>
    <w:rsid w:val="00D65648"/>
    <w:rsid w:val="00D6575A"/>
    <w:rsid w:val="00D65837"/>
    <w:rsid w:val="00D6593B"/>
    <w:rsid w:val="00D6598B"/>
    <w:rsid w:val="00D65A79"/>
    <w:rsid w:val="00D65AAD"/>
    <w:rsid w:val="00D65ECB"/>
    <w:rsid w:val="00D66022"/>
    <w:rsid w:val="00D66065"/>
    <w:rsid w:val="00D662E2"/>
    <w:rsid w:val="00D666E0"/>
    <w:rsid w:val="00D6675B"/>
    <w:rsid w:val="00D66B46"/>
    <w:rsid w:val="00D66DAA"/>
    <w:rsid w:val="00D66F76"/>
    <w:rsid w:val="00D671E9"/>
    <w:rsid w:val="00D672BC"/>
    <w:rsid w:val="00D67E27"/>
    <w:rsid w:val="00D67ED2"/>
    <w:rsid w:val="00D7010A"/>
    <w:rsid w:val="00D7012D"/>
    <w:rsid w:val="00D702AF"/>
    <w:rsid w:val="00D7040B"/>
    <w:rsid w:val="00D70815"/>
    <w:rsid w:val="00D70A82"/>
    <w:rsid w:val="00D70F5E"/>
    <w:rsid w:val="00D70F87"/>
    <w:rsid w:val="00D71035"/>
    <w:rsid w:val="00D7123A"/>
    <w:rsid w:val="00D7131A"/>
    <w:rsid w:val="00D71425"/>
    <w:rsid w:val="00D71513"/>
    <w:rsid w:val="00D71B06"/>
    <w:rsid w:val="00D71F20"/>
    <w:rsid w:val="00D72CAD"/>
    <w:rsid w:val="00D72EB4"/>
    <w:rsid w:val="00D73347"/>
    <w:rsid w:val="00D7380D"/>
    <w:rsid w:val="00D73A3C"/>
    <w:rsid w:val="00D73A6B"/>
    <w:rsid w:val="00D73CC9"/>
    <w:rsid w:val="00D73DAD"/>
    <w:rsid w:val="00D73E0D"/>
    <w:rsid w:val="00D742A0"/>
    <w:rsid w:val="00D74322"/>
    <w:rsid w:val="00D74461"/>
    <w:rsid w:val="00D7480B"/>
    <w:rsid w:val="00D74AF7"/>
    <w:rsid w:val="00D74B3E"/>
    <w:rsid w:val="00D74DBC"/>
    <w:rsid w:val="00D74EA0"/>
    <w:rsid w:val="00D74F40"/>
    <w:rsid w:val="00D7505F"/>
    <w:rsid w:val="00D75112"/>
    <w:rsid w:val="00D75231"/>
    <w:rsid w:val="00D754BF"/>
    <w:rsid w:val="00D7568F"/>
    <w:rsid w:val="00D75824"/>
    <w:rsid w:val="00D75828"/>
    <w:rsid w:val="00D75843"/>
    <w:rsid w:val="00D758A0"/>
    <w:rsid w:val="00D758A1"/>
    <w:rsid w:val="00D75A83"/>
    <w:rsid w:val="00D75B19"/>
    <w:rsid w:val="00D75CD8"/>
    <w:rsid w:val="00D75E85"/>
    <w:rsid w:val="00D761CB"/>
    <w:rsid w:val="00D76968"/>
    <w:rsid w:val="00D76A4B"/>
    <w:rsid w:val="00D76DDA"/>
    <w:rsid w:val="00D76E83"/>
    <w:rsid w:val="00D771C9"/>
    <w:rsid w:val="00D771D5"/>
    <w:rsid w:val="00D772B4"/>
    <w:rsid w:val="00D775D8"/>
    <w:rsid w:val="00D7763E"/>
    <w:rsid w:val="00D77791"/>
    <w:rsid w:val="00D77A63"/>
    <w:rsid w:val="00D77B6A"/>
    <w:rsid w:val="00D77FF2"/>
    <w:rsid w:val="00D8001A"/>
    <w:rsid w:val="00D800A1"/>
    <w:rsid w:val="00D8036A"/>
    <w:rsid w:val="00D8042B"/>
    <w:rsid w:val="00D80456"/>
    <w:rsid w:val="00D805F2"/>
    <w:rsid w:val="00D80A36"/>
    <w:rsid w:val="00D80AB8"/>
    <w:rsid w:val="00D80BFF"/>
    <w:rsid w:val="00D80C93"/>
    <w:rsid w:val="00D80CCB"/>
    <w:rsid w:val="00D81307"/>
    <w:rsid w:val="00D81598"/>
    <w:rsid w:val="00D817FD"/>
    <w:rsid w:val="00D81B2A"/>
    <w:rsid w:val="00D81BF6"/>
    <w:rsid w:val="00D81C74"/>
    <w:rsid w:val="00D81E9C"/>
    <w:rsid w:val="00D820A7"/>
    <w:rsid w:val="00D820F3"/>
    <w:rsid w:val="00D822EF"/>
    <w:rsid w:val="00D82391"/>
    <w:rsid w:val="00D829AC"/>
    <w:rsid w:val="00D82D32"/>
    <w:rsid w:val="00D82F74"/>
    <w:rsid w:val="00D8325C"/>
    <w:rsid w:val="00D83401"/>
    <w:rsid w:val="00D835AF"/>
    <w:rsid w:val="00D835E6"/>
    <w:rsid w:val="00D83A89"/>
    <w:rsid w:val="00D83F9B"/>
    <w:rsid w:val="00D84121"/>
    <w:rsid w:val="00D84268"/>
    <w:rsid w:val="00D84490"/>
    <w:rsid w:val="00D846C5"/>
    <w:rsid w:val="00D8489E"/>
    <w:rsid w:val="00D84D27"/>
    <w:rsid w:val="00D8508D"/>
    <w:rsid w:val="00D85482"/>
    <w:rsid w:val="00D85760"/>
    <w:rsid w:val="00D8586C"/>
    <w:rsid w:val="00D858EE"/>
    <w:rsid w:val="00D85CD2"/>
    <w:rsid w:val="00D864A4"/>
    <w:rsid w:val="00D868D4"/>
    <w:rsid w:val="00D86B37"/>
    <w:rsid w:val="00D86D72"/>
    <w:rsid w:val="00D86ED1"/>
    <w:rsid w:val="00D86F47"/>
    <w:rsid w:val="00D8708E"/>
    <w:rsid w:val="00D87154"/>
    <w:rsid w:val="00D87396"/>
    <w:rsid w:val="00D875F6"/>
    <w:rsid w:val="00D87629"/>
    <w:rsid w:val="00D8778A"/>
    <w:rsid w:val="00D878A9"/>
    <w:rsid w:val="00D878C1"/>
    <w:rsid w:val="00D87CFE"/>
    <w:rsid w:val="00D90252"/>
    <w:rsid w:val="00D90318"/>
    <w:rsid w:val="00D9045F"/>
    <w:rsid w:val="00D909C8"/>
    <w:rsid w:val="00D90AB4"/>
    <w:rsid w:val="00D91009"/>
    <w:rsid w:val="00D9120D"/>
    <w:rsid w:val="00D9126A"/>
    <w:rsid w:val="00D912DF"/>
    <w:rsid w:val="00D91937"/>
    <w:rsid w:val="00D919AC"/>
    <w:rsid w:val="00D91C54"/>
    <w:rsid w:val="00D91DDF"/>
    <w:rsid w:val="00D91E52"/>
    <w:rsid w:val="00D91F8C"/>
    <w:rsid w:val="00D92195"/>
    <w:rsid w:val="00D92265"/>
    <w:rsid w:val="00D9230B"/>
    <w:rsid w:val="00D92365"/>
    <w:rsid w:val="00D923B9"/>
    <w:rsid w:val="00D924CD"/>
    <w:rsid w:val="00D92558"/>
    <w:rsid w:val="00D92633"/>
    <w:rsid w:val="00D9264B"/>
    <w:rsid w:val="00D92722"/>
    <w:rsid w:val="00D9273E"/>
    <w:rsid w:val="00D92CBC"/>
    <w:rsid w:val="00D92FD3"/>
    <w:rsid w:val="00D931F2"/>
    <w:rsid w:val="00D932DF"/>
    <w:rsid w:val="00D933D0"/>
    <w:rsid w:val="00D9345C"/>
    <w:rsid w:val="00D934E4"/>
    <w:rsid w:val="00D938D0"/>
    <w:rsid w:val="00D93A84"/>
    <w:rsid w:val="00D93C08"/>
    <w:rsid w:val="00D943B0"/>
    <w:rsid w:val="00D945CF"/>
    <w:rsid w:val="00D9463A"/>
    <w:rsid w:val="00D9469D"/>
    <w:rsid w:val="00D9472C"/>
    <w:rsid w:val="00D94802"/>
    <w:rsid w:val="00D9489B"/>
    <w:rsid w:val="00D948A0"/>
    <w:rsid w:val="00D94BB0"/>
    <w:rsid w:val="00D94D21"/>
    <w:rsid w:val="00D94EA5"/>
    <w:rsid w:val="00D94EEB"/>
    <w:rsid w:val="00D94FF3"/>
    <w:rsid w:val="00D95014"/>
    <w:rsid w:val="00D9507F"/>
    <w:rsid w:val="00D95193"/>
    <w:rsid w:val="00D9532A"/>
    <w:rsid w:val="00D95649"/>
    <w:rsid w:val="00D957C0"/>
    <w:rsid w:val="00D95A92"/>
    <w:rsid w:val="00D95B3C"/>
    <w:rsid w:val="00D95BF0"/>
    <w:rsid w:val="00D95BFF"/>
    <w:rsid w:val="00D95D70"/>
    <w:rsid w:val="00D96084"/>
    <w:rsid w:val="00D96193"/>
    <w:rsid w:val="00D96220"/>
    <w:rsid w:val="00D962D7"/>
    <w:rsid w:val="00D966BC"/>
    <w:rsid w:val="00D96726"/>
    <w:rsid w:val="00D96B14"/>
    <w:rsid w:val="00D96BE7"/>
    <w:rsid w:val="00D96DD2"/>
    <w:rsid w:val="00D96E8D"/>
    <w:rsid w:val="00D971F3"/>
    <w:rsid w:val="00D97879"/>
    <w:rsid w:val="00D978F5"/>
    <w:rsid w:val="00D97AF0"/>
    <w:rsid w:val="00D97B57"/>
    <w:rsid w:val="00D97B63"/>
    <w:rsid w:val="00D97C08"/>
    <w:rsid w:val="00D97DCD"/>
    <w:rsid w:val="00D97E86"/>
    <w:rsid w:val="00D97ED5"/>
    <w:rsid w:val="00DA00A8"/>
    <w:rsid w:val="00DA01E2"/>
    <w:rsid w:val="00DA061A"/>
    <w:rsid w:val="00DA06A7"/>
    <w:rsid w:val="00DA0D50"/>
    <w:rsid w:val="00DA0FC0"/>
    <w:rsid w:val="00DA10AB"/>
    <w:rsid w:val="00DA11C5"/>
    <w:rsid w:val="00DA13C5"/>
    <w:rsid w:val="00DA156D"/>
    <w:rsid w:val="00DA16DB"/>
    <w:rsid w:val="00DA1771"/>
    <w:rsid w:val="00DA1CDB"/>
    <w:rsid w:val="00DA1D77"/>
    <w:rsid w:val="00DA1D80"/>
    <w:rsid w:val="00DA2046"/>
    <w:rsid w:val="00DA2129"/>
    <w:rsid w:val="00DA22BC"/>
    <w:rsid w:val="00DA23D2"/>
    <w:rsid w:val="00DA2685"/>
    <w:rsid w:val="00DA280F"/>
    <w:rsid w:val="00DA29C4"/>
    <w:rsid w:val="00DA2BAA"/>
    <w:rsid w:val="00DA2CD7"/>
    <w:rsid w:val="00DA2D90"/>
    <w:rsid w:val="00DA3259"/>
    <w:rsid w:val="00DA3767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A2E"/>
    <w:rsid w:val="00DA4B10"/>
    <w:rsid w:val="00DA4B97"/>
    <w:rsid w:val="00DA4D11"/>
    <w:rsid w:val="00DA4E1E"/>
    <w:rsid w:val="00DA50C0"/>
    <w:rsid w:val="00DA52CF"/>
    <w:rsid w:val="00DA548B"/>
    <w:rsid w:val="00DA5741"/>
    <w:rsid w:val="00DA5974"/>
    <w:rsid w:val="00DA5A53"/>
    <w:rsid w:val="00DA5CA9"/>
    <w:rsid w:val="00DA5E7E"/>
    <w:rsid w:val="00DA5EB0"/>
    <w:rsid w:val="00DA6181"/>
    <w:rsid w:val="00DA66DF"/>
    <w:rsid w:val="00DA6759"/>
    <w:rsid w:val="00DA6A59"/>
    <w:rsid w:val="00DA6CFE"/>
    <w:rsid w:val="00DA6DE1"/>
    <w:rsid w:val="00DA70BF"/>
    <w:rsid w:val="00DA714A"/>
    <w:rsid w:val="00DA71AF"/>
    <w:rsid w:val="00DA727D"/>
    <w:rsid w:val="00DA7287"/>
    <w:rsid w:val="00DA7A85"/>
    <w:rsid w:val="00DA7BC7"/>
    <w:rsid w:val="00DA7CB9"/>
    <w:rsid w:val="00DA7CE8"/>
    <w:rsid w:val="00DA7E4C"/>
    <w:rsid w:val="00DA7F1E"/>
    <w:rsid w:val="00DB02F4"/>
    <w:rsid w:val="00DB0487"/>
    <w:rsid w:val="00DB0564"/>
    <w:rsid w:val="00DB0711"/>
    <w:rsid w:val="00DB0B43"/>
    <w:rsid w:val="00DB0F20"/>
    <w:rsid w:val="00DB1152"/>
    <w:rsid w:val="00DB1210"/>
    <w:rsid w:val="00DB1539"/>
    <w:rsid w:val="00DB191A"/>
    <w:rsid w:val="00DB1D3E"/>
    <w:rsid w:val="00DB1DEC"/>
    <w:rsid w:val="00DB1F98"/>
    <w:rsid w:val="00DB21B2"/>
    <w:rsid w:val="00DB234C"/>
    <w:rsid w:val="00DB23F9"/>
    <w:rsid w:val="00DB24B9"/>
    <w:rsid w:val="00DB2551"/>
    <w:rsid w:val="00DB31A4"/>
    <w:rsid w:val="00DB31AE"/>
    <w:rsid w:val="00DB35C7"/>
    <w:rsid w:val="00DB39DE"/>
    <w:rsid w:val="00DB3B51"/>
    <w:rsid w:val="00DB3CA0"/>
    <w:rsid w:val="00DB3D52"/>
    <w:rsid w:val="00DB41C5"/>
    <w:rsid w:val="00DB42C3"/>
    <w:rsid w:val="00DB4322"/>
    <w:rsid w:val="00DB43CE"/>
    <w:rsid w:val="00DB4509"/>
    <w:rsid w:val="00DB4755"/>
    <w:rsid w:val="00DB485F"/>
    <w:rsid w:val="00DB4F20"/>
    <w:rsid w:val="00DB4F9D"/>
    <w:rsid w:val="00DB57D2"/>
    <w:rsid w:val="00DB5957"/>
    <w:rsid w:val="00DB5A21"/>
    <w:rsid w:val="00DB5BEA"/>
    <w:rsid w:val="00DB5C04"/>
    <w:rsid w:val="00DB5D5B"/>
    <w:rsid w:val="00DB5DEB"/>
    <w:rsid w:val="00DB5EE5"/>
    <w:rsid w:val="00DB610D"/>
    <w:rsid w:val="00DB62A6"/>
    <w:rsid w:val="00DB62C3"/>
    <w:rsid w:val="00DB6500"/>
    <w:rsid w:val="00DB6598"/>
    <w:rsid w:val="00DB6646"/>
    <w:rsid w:val="00DB68FF"/>
    <w:rsid w:val="00DB6FA9"/>
    <w:rsid w:val="00DB71FD"/>
    <w:rsid w:val="00DB732E"/>
    <w:rsid w:val="00DB7427"/>
    <w:rsid w:val="00DB749A"/>
    <w:rsid w:val="00DB76E7"/>
    <w:rsid w:val="00DB7858"/>
    <w:rsid w:val="00DB7D62"/>
    <w:rsid w:val="00DB7D8C"/>
    <w:rsid w:val="00DB7DA0"/>
    <w:rsid w:val="00DB7E8C"/>
    <w:rsid w:val="00DC0095"/>
    <w:rsid w:val="00DC0131"/>
    <w:rsid w:val="00DC035E"/>
    <w:rsid w:val="00DC0715"/>
    <w:rsid w:val="00DC09EE"/>
    <w:rsid w:val="00DC09FF"/>
    <w:rsid w:val="00DC0F21"/>
    <w:rsid w:val="00DC0F66"/>
    <w:rsid w:val="00DC0F93"/>
    <w:rsid w:val="00DC1384"/>
    <w:rsid w:val="00DC13D4"/>
    <w:rsid w:val="00DC1479"/>
    <w:rsid w:val="00DC1487"/>
    <w:rsid w:val="00DC1549"/>
    <w:rsid w:val="00DC15FD"/>
    <w:rsid w:val="00DC1624"/>
    <w:rsid w:val="00DC1763"/>
    <w:rsid w:val="00DC22B7"/>
    <w:rsid w:val="00DC257F"/>
    <w:rsid w:val="00DC2898"/>
    <w:rsid w:val="00DC28A6"/>
    <w:rsid w:val="00DC28EC"/>
    <w:rsid w:val="00DC2938"/>
    <w:rsid w:val="00DC2A20"/>
    <w:rsid w:val="00DC3131"/>
    <w:rsid w:val="00DC393E"/>
    <w:rsid w:val="00DC3DAD"/>
    <w:rsid w:val="00DC3E1F"/>
    <w:rsid w:val="00DC3EB1"/>
    <w:rsid w:val="00DC4287"/>
    <w:rsid w:val="00DC47DB"/>
    <w:rsid w:val="00DC4B72"/>
    <w:rsid w:val="00DC4B9D"/>
    <w:rsid w:val="00DC4D82"/>
    <w:rsid w:val="00DC4E71"/>
    <w:rsid w:val="00DC4E9C"/>
    <w:rsid w:val="00DC4F94"/>
    <w:rsid w:val="00DC522F"/>
    <w:rsid w:val="00DC56ED"/>
    <w:rsid w:val="00DC588E"/>
    <w:rsid w:val="00DC5E1F"/>
    <w:rsid w:val="00DC65D5"/>
    <w:rsid w:val="00DC65D8"/>
    <w:rsid w:val="00DC6652"/>
    <w:rsid w:val="00DC6A5F"/>
    <w:rsid w:val="00DC6A7A"/>
    <w:rsid w:val="00DC6A94"/>
    <w:rsid w:val="00DC6DB7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088"/>
    <w:rsid w:val="00DD02C4"/>
    <w:rsid w:val="00DD02FA"/>
    <w:rsid w:val="00DD062A"/>
    <w:rsid w:val="00DD0695"/>
    <w:rsid w:val="00DD0B88"/>
    <w:rsid w:val="00DD0C93"/>
    <w:rsid w:val="00DD0D63"/>
    <w:rsid w:val="00DD128A"/>
    <w:rsid w:val="00DD12B1"/>
    <w:rsid w:val="00DD12B5"/>
    <w:rsid w:val="00DD1422"/>
    <w:rsid w:val="00DD1572"/>
    <w:rsid w:val="00DD1947"/>
    <w:rsid w:val="00DD1A59"/>
    <w:rsid w:val="00DD1ED7"/>
    <w:rsid w:val="00DD23D2"/>
    <w:rsid w:val="00DD242B"/>
    <w:rsid w:val="00DD2759"/>
    <w:rsid w:val="00DD279D"/>
    <w:rsid w:val="00DD2C59"/>
    <w:rsid w:val="00DD2CDA"/>
    <w:rsid w:val="00DD2D26"/>
    <w:rsid w:val="00DD2E4F"/>
    <w:rsid w:val="00DD2FE5"/>
    <w:rsid w:val="00DD2FF6"/>
    <w:rsid w:val="00DD30D4"/>
    <w:rsid w:val="00DD33AA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292"/>
    <w:rsid w:val="00DD46F6"/>
    <w:rsid w:val="00DD47CD"/>
    <w:rsid w:val="00DD48B0"/>
    <w:rsid w:val="00DD49D3"/>
    <w:rsid w:val="00DD4A88"/>
    <w:rsid w:val="00DD4CEF"/>
    <w:rsid w:val="00DD4E45"/>
    <w:rsid w:val="00DD506F"/>
    <w:rsid w:val="00DD50F0"/>
    <w:rsid w:val="00DD52CF"/>
    <w:rsid w:val="00DD58A1"/>
    <w:rsid w:val="00DD5BF1"/>
    <w:rsid w:val="00DD5EF8"/>
    <w:rsid w:val="00DD5FEC"/>
    <w:rsid w:val="00DD60AF"/>
    <w:rsid w:val="00DD6396"/>
    <w:rsid w:val="00DD671D"/>
    <w:rsid w:val="00DD6879"/>
    <w:rsid w:val="00DD6B75"/>
    <w:rsid w:val="00DD6C70"/>
    <w:rsid w:val="00DD6CED"/>
    <w:rsid w:val="00DD6DA2"/>
    <w:rsid w:val="00DD6ECA"/>
    <w:rsid w:val="00DD73BF"/>
    <w:rsid w:val="00DD761C"/>
    <w:rsid w:val="00DD780F"/>
    <w:rsid w:val="00DD7D28"/>
    <w:rsid w:val="00DD7DF3"/>
    <w:rsid w:val="00DE0171"/>
    <w:rsid w:val="00DE0333"/>
    <w:rsid w:val="00DE044F"/>
    <w:rsid w:val="00DE0455"/>
    <w:rsid w:val="00DE0558"/>
    <w:rsid w:val="00DE06A8"/>
    <w:rsid w:val="00DE08A8"/>
    <w:rsid w:val="00DE183E"/>
    <w:rsid w:val="00DE1A98"/>
    <w:rsid w:val="00DE1B6D"/>
    <w:rsid w:val="00DE1BF0"/>
    <w:rsid w:val="00DE21CF"/>
    <w:rsid w:val="00DE279F"/>
    <w:rsid w:val="00DE2D4B"/>
    <w:rsid w:val="00DE3083"/>
    <w:rsid w:val="00DE3156"/>
    <w:rsid w:val="00DE33AF"/>
    <w:rsid w:val="00DE3553"/>
    <w:rsid w:val="00DE35F2"/>
    <w:rsid w:val="00DE3E7C"/>
    <w:rsid w:val="00DE3F49"/>
    <w:rsid w:val="00DE4551"/>
    <w:rsid w:val="00DE45EA"/>
    <w:rsid w:val="00DE464E"/>
    <w:rsid w:val="00DE4664"/>
    <w:rsid w:val="00DE46DB"/>
    <w:rsid w:val="00DE47CE"/>
    <w:rsid w:val="00DE480D"/>
    <w:rsid w:val="00DE4B0C"/>
    <w:rsid w:val="00DE4B6E"/>
    <w:rsid w:val="00DE4C50"/>
    <w:rsid w:val="00DE4D74"/>
    <w:rsid w:val="00DE516B"/>
    <w:rsid w:val="00DE54D1"/>
    <w:rsid w:val="00DE5682"/>
    <w:rsid w:val="00DE5C2F"/>
    <w:rsid w:val="00DE5F7E"/>
    <w:rsid w:val="00DE6006"/>
    <w:rsid w:val="00DE61AA"/>
    <w:rsid w:val="00DE63D3"/>
    <w:rsid w:val="00DE670D"/>
    <w:rsid w:val="00DE68FE"/>
    <w:rsid w:val="00DE6A5A"/>
    <w:rsid w:val="00DE6AE9"/>
    <w:rsid w:val="00DE7012"/>
    <w:rsid w:val="00DE745B"/>
    <w:rsid w:val="00DE7671"/>
    <w:rsid w:val="00DE7864"/>
    <w:rsid w:val="00DE7BF6"/>
    <w:rsid w:val="00DE7D03"/>
    <w:rsid w:val="00DF0193"/>
    <w:rsid w:val="00DF02EC"/>
    <w:rsid w:val="00DF07C6"/>
    <w:rsid w:val="00DF0A5A"/>
    <w:rsid w:val="00DF0B54"/>
    <w:rsid w:val="00DF0BE7"/>
    <w:rsid w:val="00DF0CC2"/>
    <w:rsid w:val="00DF0D33"/>
    <w:rsid w:val="00DF0E63"/>
    <w:rsid w:val="00DF0EE9"/>
    <w:rsid w:val="00DF0FE6"/>
    <w:rsid w:val="00DF1256"/>
    <w:rsid w:val="00DF12F6"/>
    <w:rsid w:val="00DF1300"/>
    <w:rsid w:val="00DF1758"/>
    <w:rsid w:val="00DF1ADA"/>
    <w:rsid w:val="00DF1B4D"/>
    <w:rsid w:val="00DF1BB5"/>
    <w:rsid w:val="00DF1BD5"/>
    <w:rsid w:val="00DF1C28"/>
    <w:rsid w:val="00DF1C3D"/>
    <w:rsid w:val="00DF1D93"/>
    <w:rsid w:val="00DF1DE2"/>
    <w:rsid w:val="00DF1FA6"/>
    <w:rsid w:val="00DF1FD6"/>
    <w:rsid w:val="00DF2435"/>
    <w:rsid w:val="00DF27C9"/>
    <w:rsid w:val="00DF2DDB"/>
    <w:rsid w:val="00DF3195"/>
    <w:rsid w:val="00DF32AF"/>
    <w:rsid w:val="00DF3307"/>
    <w:rsid w:val="00DF374B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0FA"/>
    <w:rsid w:val="00DF5270"/>
    <w:rsid w:val="00DF5372"/>
    <w:rsid w:val="00DF559F"/>
    <w:rsid w:val="00DF576F"/>
    <w:rsid w:val="00DF58F4"/>
    <w:rsid w:val="00DF6014"/>
    <w:rsid w:val="00DF639A"/>
    <w:rsid w:val="00DF6824"/>
    <w:rsid w:val="00DF6A76"/>
    <w:rsid w:val="00DF7226"/>
    <w:rsid w:val="00E000AA"/>
    <w:rsid w:val="00E00143"/>
    <w:rsid w:val="00E004D1"/>
    <w:rsid w:val="00E00633"/>
    <w:rsid w:val="00E0075D"/>
    <w:rsid w:val="00E00A07"/>
    <w:rsid w:val="00E00DAC"/>
    <w:rsid w:val="00E00EFF"/>
    <w:rsid w:val="00E012B8"/>
    <w:rsid w:val="00E0138A"/>
    <w:rsid w:val="00E013CA"/>
    <w:rsid w:val="00E015AA"/>
    <w:rsid w:val="00E01850"/>
    <w:rsid w:val="00E019EA"/>
    <w:rsid w:val="00E01C09"/>
    <w:rsid w:val="00E021EF"/>
    <w:rsid w:val="00E0261D"/>
    <w:rsid w:val="00E028E6"/>
    <w:rsid w:val="00E0290B"/>
    <w:rsid w:val="00E02B31"/>
    <w:rsid w:val="00E02C20"/>
    <w:rsid w:val="00E02CD9"/>
    <w:rsid w:val="00E030D9"/>
    <w:rsid w:val="00E03256"/>
    <w:rsid w:val="00E032C1"/>
    <w:rsid w:val="00E034C9"/>
    <w:rsid w:val="00E039C0"/>
    <w:rsid w:val="00E03A1A"/>
    <w:rsid w:val="00E03B59"/>
    <w:rsid w:val="00E0426B"/>
    <w:rsid w:val="00E042DC"/>
    <w:rsid w:val="00E0466A"/>
    <w:rsid w:val="00E046C1"/>
    <w:rsid w:val="00E049B0"/>
    <w:rsid w:val="00E049EC"/>
    <w:rsid w:val="00E04B33"/>
    <w:rsid w:val="00E04BC7"/>
    <w:rsid w:val="00E04C04"/>
    <w:rsid w:val="00E04C57"/>
    <w:rsid w:val="00E04E2D"/>
    <w:rsid w:val="00E04EE6"/>
    <w:rsid w:val="00E04FB3"/>
    <w:rsid w:val="00E04FD9"/>
    <w:rsid w:val="00E05057"/>
    <w:rsid w:val="00E05086"/>
    <w:rsid w:val="00E0535F"/>
    <w:rsid w:val="00E055C3"/>
    <w:rsid w:val="00E05A43"/>
    <w:rsid w:val="00E05B03"/>
    <w:rsid w:val="00E062A7"/>
    <w:rsid w:val="00E0632E"/>
    <w:rsid w:val="00E0646D"/>
    <w:rsid w:val="00E065A5"/>
    <w:rsid w:val="00E06601"/>
    <w:rsid w:val="00E06A63"/>
    <w:rsid w:val="00E06AF4"/>
    <w:rsid w:val="00E06B6C"/>
    <w:rsid w:val="00E06C1F"/>
    <w:rsid w:val="00E06EDB"/>
    <w:rsid w:val="00E07156"/>
    <w:rsid w:val="00E07215"/>
    <w:rsid w:val="00E0729D"/>
    <w:rsid w:val="00E07599"/>
    <w:rsid w:val="00E07686"/>
    <w:rsid w:val="00E07841"/>
    <w:rsid w:val="00E07A3F"/>
    <w:rsid w:val="00E07E45"/>
    <w:rsid w:val="00E07F32"/>
    <w:rsid w:val="00E1007C"/>
    <w:rsid w:val="00E102BD"/>
    <w:rsid w:val="00E1039D"/>
    <w:rsid w:val="00E103F8"/>
    <w:rsid w:val="00E104DE"/>
    <w:rsid w:val="00E1074E"/>
    <w:rsid w:val="00E10ADD"/>
    <w:rsid w:val="00E10E7A"/>
    <w:rsid w:val="00E1120B"/>
    <w:rsid w:val="00E119F0"/>
    <w:rsid w:val="00E119F9"/>
    <w:rsid w:val="00E11B92"/>
    <w:rsid w:val="00E11D58"/>
    <w:rsid w:val="00E11E3A"/>
    <w:rsid w:val="00E11EB8"/>
    <w:rsid w:val="00E1204B"/>
    <w:rsid w:val="00E12108"/>
    <w:rsid w:val="00E12222"/>
    <w:rsid w:val="00E125EE"/>
    <w:rsid w:val="00E126FE"/>
    <w:rsid w:val="00E12764"/>
    <w:rsid w:val="00E12775"/>
    <w:rsid w:val="00E12912"/>
    <w:rsid w:val="00E12A5A"/>
    <w:rsid w:val="00E12BB2"/>
    <w:rsid w:val="00E12DAD"/>
    <w:rsid w:val="00E136AE"/>
    <w:rsid w:val="00E137EA"/>
    <w:rsid w:val="00E139D0"/>
    <w:rsid w:val="00E140C1"/>
    <w:rsid w:val="00E140C2"/>
    <w:rsid w:val="00E14372"/>
    <w:rsid w:val="00E143F1"/>
    <w:rsid w:val="00E14421"/>
    <w:rsid w:val="00E145E0"/>
    <w:rsid w:val="00E14735"/>
    <w:rsid w:val="00E14769"/>
    <w:rsid w:val="00E147E1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C8E"/>
    <w:rsid w:val="00E15E3E"/>
    <w:rsid w:val="00E16245"/>
    <w:rsid w:val="00E1626E"/>
    <w:rsid w:val="00E1645D"/>
    <w:rsid w:val="00E164E8"/>
    <w:rsid w:val="00E1654E"/>
    <w:rsid w:val="00E1659D"/>
    <w:rsid w:val="00E166DC"/>
    <w:rsid w:val="00E167D4"/>
    <w:rsid w:val="00E16B25"/>
    <w:rsid w:val="00E16B53"/>
    <w:rsid w:val="00E17047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69F"/>
    <w:rsid w:val="00E20862"/>
    <w:rsid w:val="00E20AD1"/>
    <w:rsid w:val="00E20E6F"/>
    <w:rsid w:val="00E21059"/>
    <w:rsid w:val="00E214FB"/>
    <w:rsid w:val="00E216A5"/>
    <w:rsid w:val="00E21876"/>
    <w:rsid w:val="00E21978"/>
    <w:rsid w:val="00E219A0"/>
    <w:rsid w:val="00E219EC"/>
    <w:rsid w:val="00E21BFC"/>
    <w:rsid w:val="00E21CCC"/>
    <w:rsid w:val="00E21DA1"/>
    <w:rsid w:val="00E21FD8"/>
    <w:rsid w:val="00E2216B"/>
    <w:rsid w:val="00E22383"/>
    <w:rsid w:val="00E224C9"/>
    <w:rsid w:val="00E226D4"/>
    <w:rsid w:val="00E229F7"/>
    <w:rsid w:val="00E22A10"/>
    <w:rsid w:val="00E22EE3"/>
    <w:rsid w:val="00E22F4E"/>
    <w:rsid w:val="00E23179"/>
    <w:rsid w:val="00E231EB"/>
    <w:rsid w:val="00E23224"/>
    <w:rsid w:val="00E234B7"/>
    <w:rsid w:val="00E234C7"/>
    <w:rsid w:val="00E23851"/>
    <w:rsid w:val="00E239C0"/>
    <w:rsid w:val="00E23ACC"/>
    <w:rsid w:val="00E23ADB"/>
    <w:rsid w:val="00E24101"/>
    <w:rsid w:val="00E2416B"/>
    <w:rsid w:val="00E24197"/>
    <w:rsid w:val="00E2446F"/>
    <w:rsid w:val="00E24512"/>
    <w:rsid w:val="00E247BD"/>
    <w:rsid w:val="00E24853"/>
    <w:rsid w:val="00E24C1D"/>
    <w:rsid w:val="00E250D8"/>
    <w:rsid w:val="00E250DB"/>
    <w:rsid w:val="00E25347"/>
    <w:rsid w:val="00E257DB"/>
    <w:rsid w:val="00E25E38"/>
    <w:rsid w:val="00E25E43"/>
    <w:rsid w:val="00E25F49"/>
    <w:rsid w:val="00E26069"/>
    <w:rsid w:val="00E2617B"/>
    <w:rsid w:val="00E26296"/>
    <w:rsid w:val="00E2690E"/>
    <w:rsid w:val="00E26942"/>
    <w:rsid w:val="00E272A9"/>
    <w:rsid w:val="00E272B8"/>
    <w:rsid w:val="00E272C2"/>
    <w:rsid w:val="00E272FE"/>
    <w:rsid w:val="00E278CD"/>
    <w:rsid w:val="00E30517"/>
    <w:rsid w:val="00E30608"/>
    <w:rsid w:val="00E3070A"/>
    <w:rsid w:val="00E30898"/>
    <w:rsid w:val="00E30A58"/>
    <w:rsid w:val="00E30A72"/>
    <w:rsid w:val="00E30ABC"/>
    <w:rsid w:val="00E30D53"/>
    <w:rsid w:val="00E312CB"/>
    <w:rsid w:val="00E31371"/>
    <w:rsid w:val="00E31506"/>
    <w:rsid w:val="00E315DA"/>
    <w:rsid w:val="00E3192B"/>
    <w:rsid w:val="00E31CA4"/>
    <w:rsid w:val="00E3210F"/>
    <w:rsid w:val="00E32589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8D6"/>
    <w:rsid w:val="00E34C09"/>
    <w:rsid w:val="00E34F08"/>
    <w:rsid w:val="00E3506A"/>
    <w:rsid w:val="00E35142"/>
    <w:rsid w:val="00E353BA"/>
    <w:rsid w:val="00E35964"/>
    <w:rsid w:val="00E3598F"/>
    <w:rsid w:val="00E35F47"/>
    <w:rsid w:val="00E360B0"/>
    <w:rsid w:val="00E362BC"/>
    <w:rsid w:val="00E363BA"/>
    <w:rsid w:val="00E36631"/>
    <w:rsid w:val="00E36FA0"/>
    <w:rsid w:val="00E377B9"/>
    <w:rsid w:val="00E377BF"/>
    <w:rsid w:val="00E37A66"/>
    <w:rsid w:val="00E37C25"/>
    <w:rsid w:val="00E37EB7"/>
    <w:rsid w:val="00E40102"/>
    <w:rsid w:val="00E40362"/>
    <w:rsid w:val="00E40D54"/>
    <w:rsid w:val="00E40DAE"/>
    <w:rsid w:val="00E410FA"/>
    <w:rsid w:val="00E412FE"/>
    <w:rsid w:val="00E417FF"/>
    <w:rsid w:val="00E41A3E"/>
    <w:rsid w:val="00E41D2F"/>
    <w:rsid w:val="00E41D85"/>
    <w:rsid w:val="00E421EC"/>
    <w:rsid w:val="00E42387"/>
    <w:rsid w:val="00E42545"/>
    <w:rsid w:val="00E425B8"/>
    <w:rsid w:val="00E429B0"/>
    <w:rsid w:val="00E42FBA"/>
    <w:rsid w:val="00E42FF3"/>
    <w:rsid w:val="00E432AE"/>
    <w:rsid w:val="00E43510"/>
    <w:rsid w:val="00E4356E"/>
    <w:rsid w:val="00E43F1E"/>
    <w:rsid w:val="00E43FBE"/>
    <w:rsid w:val="00E440B4"/>
    <w:rsid w:val="00E44C1F"/>
    <w:rsid w:val="00E44F6A"/>
    <w:rsid w:val="00E452D0"/>
    <w:rsid w:val="00E45382"/>
    <w:rsid w:val="00E45421"/>
    <w:rsid w:val="00E4545D"/>
    <w:rsid w:val="00E45490"/>
    <w:rsid w:val="00E4560D"/>
    <w:rsid w:val="00E4577C"/>
    <w:rsid w:val="00E45817"/>
    <w:rsid w:val="00E45860"/>
    <w:rsid w:val="00E45A07"/>
    <w:rsid w:val="00E45A9D"/>
    <w:rsid w:val="00E45D7E"/>
    <w:rsid w:val="00E460A1"/>
    <w:rsid w:val="00E460DB"/>
    <w:rsid w:val="00E46343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08D"/>
    <w:rsid w:val="00E47150"/>
    <w:rsid w:val="00E47225"/>
    <w:rsid w:val="00E47515"/>
    <w:rsid w:val="00E47617"/>
    <w:rsid w:val="00E47878"/>
    <w:rsid w:val="00E4790D"/>
    <w:rsid w:val="00E47B8B"/>
    <w:rsid w:val="00E47D5F"/>
    <w:rsid w:val="00E47D96"/>
    <w:rsid w:val="00E47FD0"/>
    <w:rsid w:val="00E506EF"/>
    <w:rsid w:val="00E507F1"/>
    <w:rsid w:val="00E509E6"/>
    <w:rsid w:val="00E50CDD"/>
    <w:rsid w:val="00E50FA0"/>
    <w:rsid w:val="00E510FE"/>
    <w:rsid w:val="00E51548"/>
    <w:rsid w:val="00E515A3"/>
    <w:rsid w:val="00E516DD"/>
    <w:rsid w:val="00E51A30"/>
    <w:rsid w:val="00E51E23"/>
    <w:rsid w:val="00E52017"/>
    <w:rsid w:val="00E52937"/>
    <w:rsid w:val="00E52A39"/>
    <w:rsid w:val="00E52CCE"/>
    <w:rsid w:val="00E52DCB"/>
    <w:rsid w:val="00E52F76"/>
    <w:rsid w:val="00E5315C"/>
    <w:rsid w:val="00E534F2"/>
    <w:rsid w:val="00E5363F"/>
    <w:rsid w:val="00E538E0"/>
    <w:rsid w:val="00E53EAE"/>
    <w:rsid w:val="00E53EBE"/>
    <w:rsid w:val="00E53EF9"/>
    <w:rsid w:val="00E541DA"/>
    <w:rsid w:val="00E54322"/>
    <w:rsid w:val="00E5463F"/>
    <w:rsid w:val="00E548A8"/>
    <w:rsid w:val="00E54BA7"/>
    <w:rsid w:val="00E54C37"/>
    <w:rsid w:val="00E54CA0"/>
    <w:rsid w:val="00E54D33"/>
    <w:rsid w:val="00E551EE"/>
    <w:rsid w:val="00E556A3"/>
    <w:rsid w:val="00E55787"/>
    <w:rsid w:val="00E55BCA"/>
    <w:rsid w:val="00E55DC6"/>
    <w:rsid w:val="00E5633E"/>
    <w:rsid w:val="00E56422"/>
    <w:rsid w:val="00E5647C"/>
    <w:rsid w:val="00E56668"/>
    <w:rsid w:val="00E56750"/>
    <w:rsid w:val="00E56AB4"/>
    <w:rsid w:val="00E56E18"/>
    <w:rsid w:val="00E5711F"/>
    <w:rsid w:val="00E5719D"/>
    <w:rsid w:val="00E57461"/>
    <w:rsid w:val="00E57483"/>
    <w:rsid w:val="00E5765B"/>
    <w:rsid w:val="00E5795E"/>
    <w:rsid w:val="00E57A8F"/>
    <w:rsid w:val="00E57B90"/>
    <w:rsid w:val="00E57EAE"/>
    <w:rsid w:val="00E6000E"/>
    <w:rsid w:val="00E6005D"/>
    <w:rsid w:val="00E602C9"/>
    <w:rsid w:val="00E602D6"/>
    <w:rsid w:val="00E60884"/>
    <w:rsid w:val="00E608B7"/>
    <w:rsid w:val="00E60939"/>
    <w:rsid w:val="00E60DCA"/>
    <w:rsid w:val="00E60F4D"/>
    <w:rsid w:val="00E60F80"/>
    <w:rsid w:val="00E614C5"/>
    <w:rsid w:val="00E61764"/>
    <w:rsid w:val="00E61A52"/>
    <w:rsid w:val="00E61D9E"/>
    <w:rsid w:val="00E61DAC"/>
    <w:rsid w:val="00E624DA"/>
    <w:rsid w:val="00E629F9"/>
    <w:rsid w:val="00E62AF2"/>
    <w:rsid w:val="00E62EE5"/>
    <w:rsid w:val="00E62FD5"/>
    <w:rsid w:val="00E630F7"/>
    <w:rsid w:val="00E63220"/>
    <w:rsid w:val="00E6331F"/>
    <w:rsid w:val="00E63912"/>
    <w:rsid w:val="00E63EF4"/>
    <w:rsid w:val="00E6412A"/>
    <w:rsid w:val="00E64286"/>
    <w:rsid w:val="00E64433"/>
    <w:rsid w:val="00E64763"/>
    <w:rsid w:val="00E64B26"/>
    <w:rsid w:val="00E64D62"/>
    <w:rsid w:val="00E650A9"/>
    <w:rsid w:val="00E65BE1"/>
    <w:rsid w:val="00E65E6B"/>
    <w:rsid w:val="00E65FA9"/>
    <w:rsid w:val="00E6640D"/>
    <w:rsid w:val="00E6682F"/>
    <w:rsid w:val="00E66A1B"/>
    <w:rsid w:val="00E66AB6"/>
    <w:rsid w:val="00E66B68"/>
    <w:rsid w:val="00E66F4F"/>
    <w:rsid w:val="00E66FC7"/>
    <w:rsid w:val="00E67361"/>
    <w:rsid w:val="00E673DC"/>
    <w:rsid w:val="00E67485"/>
    <w:rsid w:val="00E67551"/>
    <w:rsid w:val="00E676A6"/>
    <w:rsid w:val="00E67806"/>
    <w:rsid w:val="00E67953"/>
    <w:rsid w:val="00E67D67"/>
    <w:rsid w:val="00E67E2F"/>
    <w:rsid w:val="00E701A1"/>
    <w:rsid w:val="00E701EB"/>
    <w:rsid w:val="00E705E5"/>
    <w:rsid w:val="00E70B0C"/>
    <w:rsid w:val="00E70C91"/>
    <w:rsid w:val="00E710C1"/>
    <w:rsid w:val="00E71315"/>
    <w:rsid w:val="00E718DB"/>
    <w:rsid w:val="00E71916"/>
    <w:rsid w:val="00E71BD0"/>
    <w:rsid w:val="00E71DF1"/>
    <w:rsid w:val="00E71E16"/>
    <w:rsid w:val="00E72071"/>
    <w:rsid w:val="00E72177"/>
    <w:rsid w:val="00E7227C"/>
    <w:rsid w:val="00E722EF"/>
    <w:rsid w:val="00E723D3"/>
    <w:rsid w:val="00E7242A"/>
    <w:rsid w:val="00E7245A"/>
    <w:rsid w:val="00E72758"/>
    <w:rsid w:val="00E727E7"/>
    <w:rsid w:val="00E72880"/>
    <w:rsid w:val="00E72899"/>
    <w:rsid w:val="00E72A3C"/>
    <w:rsid w:val="00E72ABE"/>
    <w:rsid w:val="00E72B0B"/>
    <w:rsid w:val="00E72BBE"/>
    <w:rsid w:val="00E72BCC"/>
    <w:rsid w:val="00E73065"/>
    <w:rsid w:val="00E7306F"/>
    <w:rsid w:val="00E738F5"/>
    <w:rsid w:val="00E73976"/>
    <w:rsid w:val="00E73C44"/>
    <w:rsid w:val="00E73E01"/>
    <w:rsid w:val="00E73FD6"/>
    <w:rsid w:val="00E7429A"/>
    <w:rsid w:val="00E745E9"/>
    <w:rsid w:val="00E746AB"/>
    <w:rsid w:val="00E7476B"/>
    <w:rsid w:val="00E74930"/>
    <w:rsid w:val="00E74A7E"/>
    <w:rsid w:val="00E74B5A"/>
    <w:rsid w:val="00E74BBB"/>
    <w:rsid w:val="00E74DCC"/>
    <w:rsid w:val="00E74DDD"/>
    <w:rsid w:val="00E7519E"/>
    <w:rsid w:val="00E7524F"/>
    <w:rsid w:val="00E7556D"/>
    <w:rsid w:val="00E756FB"/>
    <w:rsid w:val="00E75856"/>
    <w:rsid w:val="00E758D4"/>
    <w:rsid w:val="00E759A8"/>
    <w:rsid w:val="00E75BCE"/>
    <w:rsid w:val="00E75C8C"/>
    <w:rsid w:val="00E75F9B"/>
    <w:rsid w:val="00E7601B"/>
    <w:rsid w:val="00E760A7"/>
    <w:rsid w:val="00E76141"/>
    <w:rsid w:val="00E76270"/>
    <w:rsid w:val="00E76316"/>
    <w:rsid w:val="00E76CBA"/>
    <w:rsid w:val="00E76DAB"/>
    <w:rsid w:val="00E76ED7"/>
    <w:rsid w:val="00E76F85"/>
    <w:rsid w:val="00E77040"/>
    <w:rsid w:val="00E7706C"/>
    <w:rsid w:val="00E77330"/>
    <w:rsid w:val="00E773D4"/>
    <w:rsid w:val="00E77477"/>
    <w:rsid w:val="00E77527"/>
    <w:rsid w:val="00E77557"/>
    <w:rsid w:val="00E7797B"/>
    <w:rsid w:val="00E77C5F"/>
    <w:rsid w:val="00E77C66"/>
    <w:rsid w:val="00E77E62"/>
    <w:rsid w:val="00E77F7A"/>
    <w:rsid w:val="00E8010D"/>
    <w:rsid w:val="00E8016D"/>
    <w:rsid w:val="00E80199"/>
    <w:rsid w:val="00E80B75"/>
    <w:rsid w:val="00E80DB9"/>
    <w:rsid w:val="00E80FAA"/>
    <w:rsid w:val="00E810EC"/>
    <w:rsid w:val="00E81137"/>
    <w:rsid w:val="00E8117B"/>
    <w:rsid w:val="00E811CD"/>
    <w:rsid w:val="00E81290"/>
    <w:rsid w:val="00E8129B"/>
    <w:rsid w:val="00E81490"/>
    <w:rsid w:val="00E81924"/>
    <w:rsid w:val="00E81B42"/>
    <w:rsid w:val="00E81DD4"/>
    <w:rsid w:val="00E81EBE"/>
    <w:rsid w:val="00E81F9F"/>
    <w:rsid w:val="00E81FFC"/>
    <w:rsid w:val="00E826C8"/>
    <w:rsid w:val="00E828DA"/>
    <w:rsid w:val="00E82DB5"/>
    <w:rsid w:val="00E83280"/>
    <w:rsid w:val="00E832C6"/>
    <w:rsid w:val="00E832C9"/>
    <w:rsid w:val="00E83469"/>
    <w:rsid w:val="00E83639"/>
    <w:rsid w:val="00E8378A"/>
    <w:rsid w:val="00E83D37"/>
    <w:rsid w:val="00E83E6E"/>
    <w:rsid w:val="00E84009"/>
    <w:rsid w:val="00E84088"/>
    <w:rsid w:val="00E841C8"/>
    <w:rsid w:val="00E84518"/>
    <w:rsid w:val="00E845FB"/>
    <w:rsid w:val="00E8464F"/>
    <w:rsid w:val="00E8477E"/>
    <w:rsid w:val="00E847A2"/>
    <w:rsid w:val="00E8498D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1F"/>
    <w:rsid w:val="00E86BA9"/>
    <w:rsid w:val="00E86DBF"/>
    <w:rsid w:val="00E86DEA"/>
    <w:rsid w:val="00E8746F"/>
    <w:rsid w:val="00E87565"/>
    <w:rsid w:val="00E877D1"/>
    <w:rsid w:val="00E879F0"/>
    <w:rsid w:val="00E87AE6"/>
    <w:rsid w:val="00E87DCE"/>
    <w:rsid w:val="00E87FA3"/>
    <w:rsid w:val="00E900A2"/>
    <w:rsid w:val="00E90199"/>
    <w:rsid w:val="00E901BC"/>
    <w:rsid w:val="00E90A1A"/>
    <w:rsid w:val="00E91117"/>
    <w:rsid w:val="00E91164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BC0"/>
    <w:rsid w:val="00E92E29"/>
    <w:rsid w:val="00E92F0A"/>
    <w:rsid w:val="00E93168"/>
    <w:rsid w:val="00E932E7"/>
    <w:rsid w:val="00E9346A"/>
    <w:rsid w:val="00E93A7A"/>
    <w:rsid w:val="00E93B3D"/>
    <w:rsid w:val="00E93D80"/>
    <w:rsid w:val="00E93E27"/>
    <w:rsid w:val="00E94225"/>
    <w:rsid w:val="00E942A2"/>
    <w:rsid w:val="00E94307"/>
    <w:rsid w:val="00E943EF"/>
    <w:rsid w:val="00E94762"/>
    <w:rsid w:val="00E947DB"/>
    <w:rsid w:val="00E94905"/>
    <w:rsid w:val="00E94AAD"/>
    <w:rsid w:val="00E94B11"/>
    <w:rsid w:val="00E94CE0"/>
    <w:rsid w:val="00E94CEE"/>
    <w:rsid w:val="00E94D80"/>
    <w:rsid w:val="00E94ECD"/>
    <w:rsid w:val="00E94FE5"/>
    <w:rsid w:val="00E94FEB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39"/>
    <w:rsid w:val="00E96C84"/>
    <w:rsid w:val="00E96FBC"/>
    <w:rsid w:val="00E9719E"/>
    <w:rsid w:val="00E9738B"/>
    <w:rsid w:val="00E97408"/>
    <w:rsid w:val="00E97507"/>
    <w:rsid w:val="00E975EB"/>
    <w:rsid w:val="00E9760C"/>
    <w:rsid w:val="00E978AF"/>
    <w:rsid w:val="00E97DA3"/>
    <w:rsid w:val="00EA0281"/>
    <w:rsid w:val="00EA0821"/>
    <w:rsid w:val="00EA0BD3"/>
    <w:rsid w:val="00EA0BFA"/>
    <w:rsid w:val="00EA0C51"/>
    <w:rsid w:val="00EA0D13"/>
    <w:rsid w:val="00EA0D4A"/>
    <w:rsid w:val="00EA0D5B"/>
    <w:rsid w:val="00EA0E05"/>
    <w:rsid w:val="00EA0E10"/>
    <w:rsid w:val="00EA0E23"/>
    <w:rsid w:val="00EA12F8"/>
    <w:rsid w:val="00EA14FB"/>
    <w:rsid w:val="00EA1A49"/>
    <w:rsid w:val="00EA1B4A"/>
    <w:rsid w:val="00EA21F0"/>
    <w:rsid w:val="00EA2271"/>
    <w:rsid w:val="00EA2730"/>
    <w:rsid w:val="00EA2A6E"/>
    <w:rsid w:val="00EA2D58"/>
    <w:rsid w:val="00EA3482"/>
    <w:rsid w:val="00EA3758"/>
    <w:rsid w:val="00EA3A7B"/>
    <w:rsid w:val="00EA3A7E"/>
    <w:rsid w:val="00EA3D67"/>
    <w:rsid w:val="00EA3DB9"/>
    <w:rsid w:val="00EA4568"/>
    <w:rsid w:val="00EA4581"/>
    <w:rsid w:val="00EA459D"/>
    <w:rsid w:val="00EA45CD"/>
    <w:rsid w:val="00EA475F"/>
    <w:rsid w:val="00EA4877"/>
    <w:rsid w:val="00EA48F0"/>
    <w:rsid w:val="00EA49CC"/>
    <w:rsid w:val="00EA4A7A"/>
    <w:rsid w:val="00EA4AC2"/>
    <w:rsid w:val="00EA4AD2"/>
    <w:rsid w:val="00EA4BCA"/>
    <w:rsid w:val="00EA4D66"/>
    <w:rsid w:val="00EA5029"/>
    <w:rsid w:val="00EA5335"/>
    <w:rsid w:val="00EA55A5"/>
    <w:rsid w:val="00EA5AC0"/>
    <w:rsid w:val="00EA5AD9"/>
    <w:rsid w:val="00EA5CE5"/>
    <w:rsid w:val="00EA6092"/>
    <w:rsid w:val="00EA6248"/>
    <w:rsid w:val="00EA6506"/>
    <w:rsid w:val="00EA6574"/>
    <w:rsid w:val="00EA65F6"/>
    <w:rsid w:val="00EA6C96"/>
    <w:rsid w:val="00EA708C"/>
    <w:rsid w:val="00EA70FE"/>
    <w:rsid w:val="00EA7A6F"/>
    <w:rsid w:val="00EA7A7E"/>
    <w:rsid w:val="00EA7AF2"/>
    <w:rsid w:val="00EA7C2F"/>
    <w:rsid w:val="00EA7CC5"/>
    <w:rsid w:val="00EA7CE6"/>
    <w:rsid w:val="00EA7D05"/>
    <w:rsid w:val="00EA7E15"/>
    <w:rsid w:val="00EA7E9E"/>
    <w:rsid w:val="00EA7EF5"/>
    <w:rsid w:val="00EA7F1F"/>
    <w:rsid w:val="00EB0073"/>
    <w:rsid w:val="00EB00CD"/>
    <w:rsid w:val="00EB033A"/>
    <w:rsid w:val="00EB050D"/>
    <w:rsid w:val="00EB052C"/>
    <w:rsid w:val="00EB05DC"/>
    <w:rsid w:val="00EB1705"/>
    <w:rsid w:val="00EB1BCE"/>
    <w:rsid w:val="00EB1CC6"/>
    <w:rsid w:val="00EB1D4D"/>
    <w:rsid w:val="00EB1E07"/>
    <w:rsid w:val="00EB2435"/>
    <w:rsid w:val="00EB269A"/>
    <w:rsid w:val="00EB28B1"/>
    <w:rsid w:val="00EB2B2A"/>
    <w:rsid w:val="00EB2CCA"/>
    <w:rsid w:val="00EB2FD9"/>
    <w:rsid w:val="00EB30E7"/>
    <w:rsid w:val="00EB338E"/>
    <w:rsid w:val="00EB3455"/>
    <w:rsid w:val="00EB3495"/>
    <w:rsid w:val="00EB35D4"/>
    <w:rsid w:val="00EB374F"/>
    <w:rsid w:val="00EB3953"/>
    <w:rsid w:val="00EB39A0"/>
    <w:rsid w:val="00EB3A9C"/>
    <w:rsid w:val="00EB3B4D"/>
    <w:rsid w:val="00EB3B96"/>
    <w:rsid w:val="00EB3CE0"/>
    <w:rsid w:val="00EB3D1C"/>
    <w:rsid w:val="00EB3DB0"/>
    <w:rsid w:val="00EB3E31"/>
    <w:rsid w:val="00EB3E79"/>
    <w:rsid w:val="00EB4015"/>
    <w:rsid w:val="00EB40D5"/>
    <w:rsid w:val="00EB410B"/>
    <w:rsid w:val="00EB42C8"/>
    <w:rsid w:val="00EB46DC"/>
    <w:rsid w:val="00EB46FE"/>
    <w:rsid w:val="00EB4A13"/>
    <w:rsid w:val="00EB534C"/>
    <w:rsid w:val="00EB53A5"/>
    <w:rsid w:val="00EB55D2"/>
    <w:rsid w:val="00EB57E7"/>
    <w:rsid w:val="00EB593E"/>
    <w:rsid w:val="00EB5AE1"/>
    <w:rsid w:val="00EB5AED"/>
    <w:rsid w:val="00EB5BE9"/>
    <w:rsid w:val="00EB5CC3"/>
    <w:rsid w:val="00EB60CC"/>
    <w:rsid w:val="00EB619B"/>
    <w:rsid w:val="00EB6440"/>
    <w:rsid w:val="00EB656E"/>
    <w:rsid w:val="00EB6698"/>
    <w:rsid w:val="00EB6763"/>
    <w:rsid w:val="00EB67BD"/>
    <w:rsid w:val="00EB6A21"/>
    <w:rsid w:val="00EB6C27"/>
    <w:rsid w:val="00EB6C53"/>
    <w:rsid w:val="00EB70CA"/>
    <w:rsid w:val="00EB7502"/>
    <w:rsid w:val="00EB779E"/>
    <w:rsid w:val="00EB7832"/>
    <w:rsid w:val="00EB7B45"/>
    <w:rsid w:val="00EB7C50"/>
    <w:rsid w:val="00EB7C8F"/>
    <w:rsid w:val="00EB7E4D"/>
    <w:rsid w:val="00EB7FE8"/>
    <w:rsid w:val="00EC0024"/>
    <w:rsid w:val="00EC045E"/>
    <w:rsid w:val="00EC08EE"/>
    <w:rsid w:val="00EC0930"/>
    <w:rsid w:val="00EC0F69"/>
    <w:rsid w:val="00EC117E"/>
    <w:rsid w:val="00EC11FD"/>
    <w:rsid w:val="00EC1671"/>
    <w:rsid w:val="00EC183D"/>
    <w:rsid w:val="00EC1D83"/>
    <w:rsid w:val="00EC1F79"/>
    <w:rsid w:val="00EC2106"/>
    <w:rsid w:val="00EC2313"/>
    <w:rsid w:val="00EC2474"/>
    <w:rsid w:val="00EC2591"/>
    <w:rsid w:val="00EC2594"/>
    <w:rsid w:val="00EC29D4"/>
    <w:rsid w:val="00EC2D08"/>
    <w:rsid w:val="00EC2E21"/>
    <w:rsid w:val="00EC331F"/>
    <w:rsid w:val="00EC36DD"/>
    <w:rsid w:val="00EC382E"/>
    <w:rsid w:val="00EC42F2"/>
    <w:rsid w:val="00EC430D"/>
    <w:rsid w:val="00EC446F"/>
    <w:rsid w:val="00EC4C3D"/>
    <w:rsid w:val="00EC4C43"/>
    <w:rsid w:val="00EC4D77"/>
    <w:rsid w:val="00EC4D7B"/>
    <w:rsid w:val="00EC4E2E"/>
    <w:rsid w:val="00EC516C"/>
    <w:rsid w:val="00EC51DC"/>
    <w:rsid w:val="00EC555C"/>
    <w:rsid w:val="00EC576B"/>
    <w:rsid w:val="00EC5A0B"/>
    <w:rsid w:val="00EC5A47"/>
    <w:rsid w:val="00EC5ADF"/>
    <w:rsid w:val="00EC5F1A"/>
    <w:rsid w:val="00EC5FD9"/>
    <w:rsid w:val="00EC6337"/>
    <w:rsid w:val="00EC66BA"/>
    <w:rsid w:val="00EC66D7"/>
    <w:rsid w:val="00EC6C4D"/>
    <w:rsid w:val="00EC6C60"/>
    <w:rsid w:val="00EC6D68"/>
    <w:rsid w:val="00EC6F13"/>
    <w:rsid w:val="00EC7183"/>
    <w:rsid w:val="00EC71AB"/>
    <w:rsid w:val="00EC71FF"/>
    <w:rsid w:val="00EC79DF"/>
    <w:rsid w:val="00EC7BC5"/>
    <w:rsid w:val="00EC7D9A"/>
    <w:rsid w:val="00ED022F"/>
    <w:rsid w:val="00ED02C1"/>
    <w:rsid w:val="00ED0332"/>
    <w:rsid w:val="00ED0500"/>
    <w:rsid w:val="00ED0551"/>
    <w:rsid w:val="00ED08F8"/>
    <w:rsid w:val="00ED0DE8"/>
    <w:rsid w:val="00ED0EB9"/>
    <w:rsid w:val="00ED12D6"/>
    <w:rsid w:val="00ED1447"/>
    <w:rsid w:val="00ED14A9"/>
    <w:rsid w:val="00ED16A0"/>
    <w:rsid w:val="00ED17CE"/>
    <w:rsid w:val="00ED19B6"/>
    <w:rsid w:val="00ED1A39"/>
    <w:rsid w:val="00ED1B51"/>
    <w:rsid w:val="00ED1BC2"/>
    <w:rsid w:val="00ED23E1"/>
    <w:rsid w:val="00ED24AE"/>
    <w:rsid w:val="00ED29AA"/>
    <w:rsid w:val="00ED2A3F"/>
    <w:rsid w:val="00ED2D46"/>
    <w:rsid w:val="00ED2D62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8EB"/>
    <w:rsid w:val="00ED3A32"/>
    <w:rsid w:val="00ED3A76"/>
    <w:rsid w:val="00ED3B7D"/>
    <w:rsid w:val="00ED3C03"/>
    <w:rsid w:val="00ED3C7E"/>
    <w:rsid w:val="00ED3C91"/>
    <w:rsid w:val="00ED3D22"/>
    <w:rsid w:val="00ED4096"/>
    <w:rsid w:val="00ED434D"/>
    <w:rsid w:val="00ED47E5"/>
    <w:rsid w:val="00ED4AB4"/>
    <w:rsid w:val="00ED4BEA"/>
    <w:rsid w:val="00ED4CCE"/>
    <w:rsid w:val="00ED4FE6"/>
    <w:rsid w:val="00ED5122"/>
    <w:rsid w:val="00ED54F7"/>
    <w:rsid w:val="00ED58F2"/>
    <w:rsid w:val="00ED5F33"/>
    <w:rsid w:val="00ED60FE"/>
    <w:rsid w:val="00ED6BBA"/>
    <w:rsid w:val="00ED6ECA"/>
    <w:rsid w:val="00ED7140"/>
    <w:rsid w:val="00EE000B"/>
    <w:rsid w:val="00EE0222"/>
    <w:rsid w:val="00EE048A"/>
    <w:rsid w:val="00EE08BC"/>
    <w:rsid w:val="00EE094C"/>
    <w:rsid w:val="00EE09C8"/>
    <w:rsid w:val="00EE09EA"/>
    <w:rsid w:val="00EE0A49"/>
    <w:rsid w:val="00EE0E09"/>
    <w:rsid w:val="00EE10C4"/>
    <w:rsid w:val="00EE1192"/>
    <w:rsid w:val="00EE1233"/>
    <w:rsid w:val="00EE12DA"/>
    <w:rsid w:val="00EE1385"/>
    <w:rsid w:val="00EE140C"/>
    <w:rsid w:val="00EE1587"/>
    <w:rsid w:val="00EE15B6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2C4E"/>
    <w:rsid w:val="00EE2C8B"/>
    <w:rsid w:val="00EE2D78"/>
    <w:rsid w:val="00EE3203"/>
    <w:rsid w:val="00EE338B"/>
    <w:rsid w:val="00EE33A6"/>
    <w:rsid w:val="00EE373B"/>
    <w:rsid w:val="00EE37D9"/>
    <w:rsid w:val="00EE38D1"/>
    <w:rsid w:val="00EE38EB"/>
    <w:rsid w:val="00EE3C23"/>
    <w:rsid w:val="00EE3DCB"/>
    <w:rsid w:val="00EE3E25"/>
    <w:rsid w:val="00EE40E3"/>
    <w:rsid w:val="00EE411E"/>
    <w:rsid w:val="00EE489E"/>
    <w:rsid w:val="00EE49E0"/>
    <w:rsid w:val="00EE4EC7"/>
    <w:rsid w:val="00EE5112"/>
    <w:rsid w:val="00EE5289"/>
    <w:rsid w:val="00EE52B9"/>
    <w:rsid w:val="00EE543E"/>
    <w:rsid w:val="00EE5854"/>
    <w:rsid w:val="00EE5A04"/>
    <w:rsid w:val="00EE5CF1"/>
    <w:rsid w:val="00EE5E0A"/>
    <w:rsid w:val="00EE62B4"/>
    <w:rsid w:val="00EE6359"/>
    <w:rsid w:val="00EE636D"/>
    <w:rsid w:val="00EE63FA"/>
    <w:rsid w:val="00EE64BA"/>
    <w:rsid w:val="00EE653B"/>
    <w:rsid w:val="00EE66B1"/>
    <w:rsid w:val="00EE67A5"/>
    <w:rsid w:val="00EE696E"/>
    <w:rsid w:val="00EE6B94"/>
    <w:rsid w:val="00EE6BF6"/>
    <w:rsid w:val="00EE6DBB"/>
    <w:rsid w:val="00EE7370"/>
    <w:rsid w:val="00EE7C1C"/>
    <w:rsid w:val="00EE7D91"/>
    <w:rsid w:val="00EE7D92"/>
    <w:rsid w:val="00EE7E00"/>
    <w:rsid w:val="00EE7ECE"/>
    <w:rsid w:val="00EF0225"/>
    <w:rsid w:val="00EF0421"/>
    <w:rsid w:val="00EF0611"/>
    <w:rsid w:val="00EF082A"/>
    <w:rsid w:val="00EF0843"/>
    <w:rsid w:val="00EF0942"/>
    <w:rsid w:val="00EF0E50"/>
    <w:rsid w:val="00EF118F"/>
    <w:rsid w:val="00EF119A"/>
    <w:rsid w:val="00EF13DC"/>
    <w:rsid w:val="00EF1A4F"/>
    <w:rsid w:val="00EF20FD"/>
    <w:rsid w:val="00EF22C6"/>
    <w:rsid w:val="00EF2786"/>
    <w:rsid w:val="00EF28F4"/>
    <w:rsid w:val="00EF2956"/>
    <w:rsid w:val="00EF297F"/>
    <w:rsid w:val="00EF2AC4"/>
    <w:rsid w:val="00EF2C3D"/>
    <w:rsid w:val="00EF3130"/>
    <w:rsid w:val="00EF32A3"/>
    <w:rsid w:val="00EF34CD"/>
    <w:rsid w:val="00EF36D8"/>
    <w:rsid w:val="00EF38D7"/>
    <w:rsid w:val="00EF39A6"/>
    <w:rsid w:val="00EF39FB"/>
    <w:rsid w:val="00EF3A28"/>
    <w:rsid w:val="00EF3A3D"/>
    <w:rsid w:val="00EF3A4A"/>
    <w:rsid w:val="00EF3D43"/>
    <w:rsid w:val="00EF4109"/>
    <w:rsid w:val="00EF41F9"/>
    <w:rsid w:val="00EF4425"/>
    <w:rsid w:val="00EF447D"/>
    <w:rsid w:val="00EF466D"/>
    <w:rsid w:val="00EF493B"/>
    <w:rsid w:val="00EF4ABE"/>
    <w:rsid w:val="00EF4B8C"/>
    <w:rsid w:val="00EF4F32"/>
    <w:rsid w:val="00EF4F6D"/>
    <w:rsid w:val="00EF5247"/>
    <w:rsid w:val="00EF5326"/>
    <w:rsid w:val="00EF5369"/>
    <w:rsid w:val="00EF53A2"/>
    <w:rsid w:val="00EF5806"/>
    <w:rsid w:val="00EF5816"/>
    <w:rsid w:val="00EF5861"/>
    <w:rsid w:val="00EF6141"/>
    <w:rsid w:val="00EF63FC"/>
    <w:rsid w:val="00EF6878"/>
    <w:rsid w:val="00EF6909"/>
    <w:rsid w:val="00EF69CD"/>
    <w:rsid w:val="00EF6A29"/>
    <w:rsid w:val="00EF6CB7"/>
    <w:rsid w:val="00EF6ED0"/>
    <w:rsid w:val="00EF6EF5"/>
    <w:rsid w:val="00EF6F55"/>
    <w:rsid w:val="00EF6F94"/>
    <w:rsid w:val="00EF7120"/>
    <w:rsid w:val="00EF7176"/>
    <w:rsid w:val="00EF7194"/>
    <w:rsid w:val="00EF7198"/>
    <w:rsid w:val="00EF73AB"/>
    <w:rsid w:val="00EF7614"/>
    <w:rsid w:val="00EF7878"/>
    <w:rsid w:val="00EF7D78"/>
    <w:rsid w:val="00EF7DD6"/>
    <w:rsid w:val="00EF7E15"/>
    <w:rsid w:val="00EF7E73"/>
    <w:rsid w:val="00EF7F83"/>
    <w:rsid w:val="00F000F0"/>
    <w:rsid w:val="00F00140"/>
    <w:rsid w:val="00F00180"/>
    <w:rsid w:val="00F002D2"/>
    <w:rsid w:val="00F006E4"/>
    <w:rsid w:val="00F007E0"/>
    <w:rsid w:val="00F00923"/>
    <w:rsid w:val="00F00A7F"/>
    <w:rsid w:val="00F00A86"/>
    <w:rsid w:val="00F00C9D"/>
    <w:rsid w:val="00F00F5C"/>
    <w:rsid w:val="00F00FD5"/>
    <w:rsid w:val="00F017CB"/>
    <w:rsid w:val="00F017D2"/>
    <w:rsid w:val="00F0197D"/>
    <w:rsid w:val="00F01A58"/>
    <w:rsid w:val="00F01CBF"/>
    <w:rsid w:val="00F01CEC"/>
    <w:rsid w:val="00F023A1"/>
    <w:rsid w:val="00F024E9"/>
    <w:rsid w:val="00F025D2"/>
    <w:rsid w:val="00F026AE"/>
    <w:rsid w:val="00F027FF"/>
    <w:rsid w:val="00F02D2F"/>
    <w:rsid w:val="00F02D95"/>
    <w:rsid w:val="00F02DB7"/>
    <w:rsid w:val="00F0301D"/>
    <w:rsid w:val="00F032DF"/>
    <w:rsid w:val="00F03300"/>
    <w:rsid w:val="00F03466"/>
    <w:rsid w:val="00F034C5"/>
    <w:rsid w:val="00F0388F"/>
    <w:rsid w:val="00F03891"/>
    <w:rsid w:val="00F039B3"/>
    <w:rsid w:val="00F03B7A"/>
    <w:rsid w:val="00F03D02"/>
    <w:rsid w:val="00F03D4C"/>
    <w:rsid w:val="00F03F31"/>
    <w:rsid w:val="00F04523"/>
    <w:rsid w:val="00F04551"/>
    <w:rsid w:val="00F0498C"/>
    <w:rsid w:val="00F04A65"/>
    <w:rsid w:val="00F04B22"/>
    <w:rsid w:val="00F04C2B"/>
    <w:rsid w:val="00F04D38"/>
    <w:rsid w:val="00F04D51"/>
    <w:rsid w:val="00F04F3E"/>
    <w:rsid w:val="00F04FE9"/>
    <w:rsid w:val="00F0522E"/>
    <w:rsid w:val="00F05319"/>
    <w:rsid w:val="00F056EA"/>
    <w:rsid w:val="00F057AA"/>
    <w:rsid w:val="00F05B07"/>
    <w:rsid w:val="00F05D54"/>
    <w:rsid w:val="00F05EED"/>
    <w:rsid w:val="00F05F27"/>
    <w:rsid w:val="00F067FE"/>
    <w:rsid w:val="00F06962"/>
    <w:rsid w:val="00F06A93"/>
    <w:rsid w:val="00F06D91"/>
    <w:rsid w:val="00F06EF5"/>
    <w:rsid w:val="00F06F02"/>
    <w:rsid w:val="00F06FBA"/>
    <w:rsid w:val="00F0771B"/>
    <w:rsid w:val="00F0776A"/>
    <w:rsid w:val="00F0799A"/>
    <w:rsid w:val="00F07CA8"/>
    <w:rsid w:val="00F07E22"/>
    <w:rsid w:val="00F10437"/>
    <w:rsid w:val="00F10465"/>
    <w:rsid w:val="00F10642"/>
    <w:rsid w:val="00F10864"/>
    <w:rsid w:val="00F108F5"/>
    <w:rsid w:val="00F11003"/>
    <w:rsid w:val="00F1114C"/>
    <w:rsid w:val="00F1146B"/>
    <w:rsid w:val="00F115E0"/>
    <w:rsid w:val="00F11620"/>
    <w:rsid w:val="00F1165E"/>
    <w:rsid w:val="00F119C6"/>
    <w:rsid w:val="00F11A36"/>
    <w:rsid w:val="00F11B9C"/>
    <w:rsid w:val="00F11CF5"/>
    <w:rsid w:val="00F11FEB"/>
    <w:rsid w:val="00F1232C"/>
    <w:rsid w:val="00F124CB"/>
    <w:rsid w:val="00F12B3D"/>
    <w:rsid w:val="00F12D63"/>
    <w:rsid w:val="00F13262"/>
    <w:rsid w:val="00F133EB"/>
    <w:rsid w:val="00F134CC"/>
    <w:rsid w:val="00F1351D"/>
    <w:rsid w:val="00F1376F"/>
    <w:rsid w:val="00F138C0"/>
    <w:rsid w:val="00F13A5B"/>
    <w:rsid w:val="00F13B1D"/>
    <w:rsid w:val="00F13CF3"/>
    <w:rsid w:val="00F1403E"/>
    <w:rsid w:val="00F140E7"/>
    <w:rsid w:val="00F1415B"/>
    <w:rsid w:val="00F14416"/>
    <w:rsid w:val="00F14518"/>
    <w:rsid w:val="00F14583"/>
    <w:rsid w:val="00F1459E"/>
    <w:rsid w:val="00F14606"/>
    <w:rsid w:val="00F1476B"/>
    <w:rsid w:val="00F149F8"/>
    <w:rsid w:val="00F14AE6"/>
    <w:rsid w:val="00F14EEC"/>
    <w:rsid w:val="00F150C4"/>
    <w:rsid w:val="00F152EE"/>
    <w:rsid w:val="00F154C0"/>
    <w:rsid w:val="00F15804"/>
    <w:rsid w:val="00F15860"/>
    <w:rsid w:val="00F15FD3"/>
    <w:rsid w:val="00F15FE6"/>
    <w:rsid w:val="00F1610A"/>
    <w:rsid w:val="00F1617E"/>
    <w:rsid w:val="00F162ED"/>
    <w:rsid w:val="00F16301"/>
    <w:rsid w:val="00F1699E"/>
    <w:rsid w:val="00F16B6E"/>
    <w:rsid w:val="00F16BB1"/>
    <w:rsid w:val="00F16D0A"/>
    <w:rsid w:val="00F17019"/>
    <w:rsid w:val="00F17152"/>
    <w:rsid w:val="00F17213"/>
    <w:rsid w:val="00F17383"/>
    <w:rsid w:val="00F1754C"/>
    <w:rsid w:val="00F177FE"/>
    <w:rsid w:val="00F17A8F"/>
    <w:rsid w:val="00F17AD5"/>
    <w:rsid w:val="00F17C57"/>
    <w:rsid w:val="00F17CA7"/>
    <w:rsid w:val="00F20046"/>
    <w:rsid w:val="00F202F5"/>
    <w:rsid w:val="00F20324"/>
    <w:rsid w:val="00F206FE"/>
    <w:rsid w:val="00F20733"/>
    <w:rsid w:val="00F20B13"/>
    <w:rsid w:val="00F20C6E"/>
    <w:rsid w:val="00F20F5B"/>
    <w:rsid w:val="00F20F67"/>
    <w:rsid w:val="00F21036"/>
    <w:rsid w:val="00F21048"/>
    <w:rsid w:val="00F210AB"/>
    <w:rsid w:val="00F2140C"/>
    <w:rsid w:val="00F215C3"/>
    <w:rsid w:val="00F21857"/>
    <w:rsid w:val="00F218C8"/>
    <w:rsid w:val="00F218EF"/>
    <w:rsid w:val="00F21A0B"/>
    <w:rsid w:val="00F21C6D"/>
    <w:rsid w:val="00F223E6"/>
    <w:rsid w:val="00F22444"/>
    <w:rsid w:val="00F2258A"/>
    <w:rsid w:val="00F2268E"/>
    <w:rsid w:val="00F227B6"/>
    <w:rsid w:val="00F22860"/>
    <w:rsid w:val="00F22880"/>
    <w:rsid w:val="00F2289E"/>
    <w:rsid w:val="00F22A02"/>
    <w:rsid w:val="00F22C50"/>
    <w:rsid w:val="00F22C66"/>
    <w:rsid w:val="00F22C96"/>
    <w:rsid w:val="00F2357F"/>
    <w:rsid w:val="00F235DA"/>
    <w:rsid w:val="00F237EF"/>
    <w:rsid w:val="00F238F6"/>
    <w:rsid w:val="00F23BD0"/>
    <w:rsid w:val="00F23CF0"/>
    <w:rsid w:val="00F23DB9"/>
    <w:rsid w:val="00F23FCA"/>
    <w:rsid w:val="00F244C0"/>
    <w:rsid w:val="00F2456B"/>
    <w:rsid w:val="00F246C3"/>
    <w:rsid w:val="00F247AE"/>
    <w:rsid w:val="00F24A57"/>
    <w:rsid w:val="00F24F4D"/>
    <w:rsid w:val="00F24F71"/>
    <w:rsid w:val="00F24FA0"/>
    <w:rsid w:val="00F250CE"/>
    <w:rsid w:val="00F25157"/>
    <w:rsid w:val="00F2521F"/>
    <w:rsid w:val="00F253AD"/>
    <w:rsid w:val="00F2564F"/>
    <w:rsid w:val="00F25AC9"/>
    <w:rsid w:val="00F25C21"/>
    <w:rsid w:val="00F25EB4"/>
    <w:rsid w:val="00F260ED"/>
    <w:rsid w:val="00F2613C"/>
    <w:rsid w:val="00F2617C"/>
    <w:rsid w:val="00F2643A"/>
    <w:rsid w:val="00F26886"/>
    <w:rsid w:val="00F2699C"/>
    <w:rsid w:val="00F269B6"/>
    <w:rsid w:val="00F26A84"/>
    <w:rsid w:val="00F26AF5"/>
    <w:rsid w:val="00F26B24"/>
    <w:rsid w:val="00F26B54"/>
    <w:rsid w:val="00F26D4C"/>
    <w:rsid w:val="00F26E04"/>
    <w:rsid w:val="00F26E84"/>
    <w:rsid w:val="00F271A6"/>
    <w:rsid w:val="00F27880"/>
    <w:rsid w:val="00F27E0C"/>
    <w:rsid w:val="00F27F59"/>
    <w:rsid w:val="00F3002F"/>
    <w:rsid w:val="00F30031"/>
    <w:rsid w:val="00F300FC"/>
    <w:rsid w:val="00F3029E"/>
    <w:rsid w:val="00F30353"/>
    <w:rsid w:val="00F308C0"/>
    <w:rsid w:val="00F30A60"/>
    <w:rsid w:val="00F311D5"/>
    <w:rsid w:val="00F31219"/>
    <w:rsid w:val="00F31525"/>
    <w:rsid w:val="00F3152C"/>
    <w:rsid w:val="00F315C5"/>
    <w:rsid w:val="00F31688"/>
    <w:rsid w:val="00F3169A"/>
    <w:rsid w:val="00F3171C"/>
    <w:rsid w:val="00F318E7"/>
    <w:rsid w:val="00F319C7"/>
    <w:rsid w:val="00F31D09"/>
    <w:rsid w:val="00F31D29"/>
    <w:rsid w:val="00F31E34"/>
    <w:rsid w:val="00F31F17"/>
    <w:rsid w:val="00F31F6B"/>
    <w:rsid w:val="00F31F79"/>
    <w:rsid w:val="00F3236F"/>
    <w:rsid w:val="00F32374"/>
    <w:rsid w:val="00F327A8"/>
    <w:rsid w:val="00F32F0E"/>
    <w:rsid w:val="00F32F3E"/>
    <w:rsid w:val="00F32FBF"/>
    <w:rsid w:val="00F336DB"/>
    <w:rsid w:val="00F33730"/>
    <w:rsid w:val="00F3383E"/>
    <w:rsid w:val="00F33DA8"/>
    <w:rsid w:val="00F33E0B"/>
    <w:rsid w:val="00F33EBF"/>
    <w:rsid w:val="00F3401C"/>
    <w:rsid w:val="00F34286"/>
    <w:rsid w:val="00F342E5"/>
    <w:rsid w:val="00F346BC"/>
    <w:rsid w:val="00F35181"/>
    <w:rsid w:val="00F3521B"/>
    <w:rsid w:val="00F3524E"/>
    <w:rsid w:val="00F353BA"/>
    <w:rsid w:val="00F354B3"/>
    <w:rsid w:val="00F35561"/>
    <w:rsid w:val="00F35865"/>
    <w:rsid w:val="00F35A79"/>
    <w:rsid w:val="00F35C50"/>
    <w:rsid w:val="00F35CC1"/>
    <w:rsid w:val="00F35E36"/>
    <w:rsid w:val="00F35E92"/>
    <w:rsid w:val="00F361EB"/>
    <w:rsid w:val="00F3651B"/>
    <w:rsid w:val="00F36780"/>
    <w:rsid w:val="00F369F3"/>
    <w:rsid w:val="00F36B2C"/>
    <w:rsid w:val="00F36BDA"/>
    <w:rsid w:val="00F370CB"/>
    <w:rsid w:val="00F37475"/>
    <w:rsid w:val="00F375E4"/>
    <w:rsid w:val="00F3775E"/>
    <w:rsid w:val="00F377A2"/>
    <w:rsid w:val="00F37922"/>
    <w:rsid w:val="00F37AE3"/>
    <w:rsid w:val="00F37AEF"/>
    <w:rsid w:val="00F37B52"/>
    <w:rsid w:val="00F37B73"/>
    <w:rsid w:val="00F37C64"/>
    <w:rsid w:val="00F4018C"/>
    <w:rsid w:val="00F40745"/>
    <w:rsid w:val="00F40C29"/>
    <w:rsid w:val="00F40EA4"/>
    <w:rsid w:val="00F4125D"/>
    <w:rsid w:val="00F414DC"/>
    <w:rsid w:val="00F414E2"/>
    <w:rsid w:val="00F41540"/>
    <w:rsid w:val="00F418E0"/>
    <w:rsid w:val="00F41AA6"/>
    <w:rsid w:val="00F42372"/>
    <w:rsid w:val="00F42599"/>
    <w:rsid w:val="00F42807"/>
    <w:rsid w:val="00F42910"/>
    <w:rsid w:val="00F42C2B"/>
    <w:rsid w:val="00F433F4"/>
    <w:rsid w:val="00F43978"/>
    <w:rsid w:val="00F439C5"/>
    <w:rsid w:val="00F43B69"/>
    <w:rsid w:val="00F4408D"/>
    <w:rsid w:val="00F44833"/>
    <w:rsid w:val="00F44D3A"/>
    <w:rsid w:val="00F44FBD"/>
    <w:rsid w:val="00F452E7"/>
    <w:rsid w:val="00F455A1"/>
    <w:rsid w:val="00F45FC3"/>
    <w:rsid w:val="00F465C1"/>
    <w:rsid w:val="00F4678D"/>
    <w:rsid w:val="00F467B0"/>
    <w:rsid w:val="00F467E3"/>
    <w:rsid w:val="00F46806"/>
    <w:rsid w:val="00F46A2B"/>
    <w:rsid w:val="00F46E40"/>
    <w:rsid w:val="00F46ED7"/>
    <w:rsid w:val="00F46F8B"/>
    <w:rsid w:val="00F47105"/>
    <w:rsid w:val="00F47132"/>
    <w:rsid w:val="00F472DF"/>
    <w:rsid w:val="00F47491"/>
    <w:rsid w:val="00F4759D"/>
    <w:rsid w:val="00F47728"/>
    <w:rsid w:val="00F47892"/>
    <w:rsid w:val="00F47AB9"/>
    <w:rsid w:val="00F47AC4"/>
    <w:rsid w:val="00F47AFE"/>
    <w:rsid w:val="00F47CBA"/>
    <w:rsid w:val="00F47E9E"/>
    <w:rsid w:val="00F47F8E"/>
    <w:rsid w:val="00F47FEB"/>
    <w:rsid w:val="00F50020"/>
    <w:rsid w:val="00F50226"/>
    <w:rsid w:val="00F5052C"/>
    <w:rsid w:val="00F50671"/>
    <w:rsid w:val="00F50794"/>
    <w:rsid w:val="00F5082F"/>
    <w:rsid w:val="00F50849"/>
    <w:rsid w:val="00F50946"/>
    <w:rsid w:val="00F50A3D"/>
    <w:rsid w:val="00F50AD9"/>
    <w:rsid w:val="00F50C37"/>
    <w:rsid w:val="00F50CE7"/>
    <w:rsid w:val="00F513BA"/>
    <w:rsid w:val="00F51423"/>
    <w:rsid w:val="00F51447"/>
    <w:rsid w:val="00F514EF"/>
    <w:rsid w:val="00F516AA"/>
    <w:rsid w:val="00F516F4"/>
    <w:rsid w:val="00F51B7B"/>
    <w:rsid w:val="00F51B91"/>
    <w:rsid w:val="00F51D48"/>
    <w:rsid w:val="00F52026"/>
    <w:rsid w:val="00F52460"/>
    <w:rsid w:val="00F52756"/>
    <w:rsid w:val="00F5293C"/>
    <w:rsid w:val="00F52A47"/>
    <w:rsid w:val="00F52A4B"/>
    <w:rsid w:val="00F52C6C"/>
    <w:rsid w:val="00F52FA8"/>
    <w:rsid w:val="00F531A7"/>
    <w:rsid w:val="00F538CD"/>
    <w:rsid w:val="00F53B04"/>
    <w:rsid w:val="00F53C4D"/>
    <w:rsid w:val="00F53C6A"/>
    <w:rsid w:val="00F53CB8"/>
    <w:rsid w:val="00F53D0A"/>
    <w:rsid w:val="00F5402B"/>
    <w:rsid w:val="00F54147"/>
    <w:rsid w:val="00F54192"/>
    <w:rsid w:val="00F542D8"/>
    <w:rsid w:val="00F54340"/>
    <w:rsid w:val="00F54807"/>
    <w:rsid w:val="00F548C8"/>
    <w:rsid w:val="00F54AB2"/>
    <w:rsid w:val="00F54F53"/>
    <w:rsid w:val="00F5535C"/>
    <w:rsid w:val="00F5558C"/>
    <w:rsid w:val="00F55598"/>
    <w:rsid w:val="00F55AC5"/>
    <w:rsid w:val="00F55F9D"/>
    <w:rsid w:val="00F56463"/>
    <w:rsid w:val="00F568FF"/>
    <w:rsid w:val="00F56918"/>
    <w:rsid w:val="00F56B25"/>
    <w:rsid w:val="00F56BDA"/>
    <w:rsid w:val="00F56C6C"/>
    <w:rsid w:val="00F56D27"/>
    <w:rsid w:val="00F56E09"/>
    <w:rsid w:val="00F56E1A"/>
    <w:rsid w:val="00F56FDF"/>
    <w:rsid w:val="00F573BC"/>
    <w:rsid w:val="00F5761C"/>
    <w:rsid w:val="00F5765A"/>
    <w:rsid w:val="00F57704"/>
    <w:rsid w:val="00F577F9"/>
    <w:rsid w:val="00F57C72"/>
    <w:rsid w:val="00F6021A"/>
    <w:rsid w:val="00F60C28"/>
    <w:rsid w:val="00F61067"/>
    <w:rsid w:val="00F61158"/>
    <w:rsid w:val="00F61195"/>
    <w:rsid w:val="00F61409"/>
    <w:rsid w:val="00F61564"/>
    <w:rsid w:val="00F61701"/>
    <w:rsid w:val="00F61869"/>
    <w:rsid w:val="00F61902"/>
    <w:rsid w:val="00F619AA"/>
    <w:rsid w:val="00F619BD"/>
    <w:rsid w:val="00F61E62"/>
    <w:rsid w:val="00F61FDE"/>
    <w:rsid w:val="00F6214F"/>
    <w:rsid w:val="00F621E6"/>
    <w:rsid w:val="00F622C9"/>
    <w:rsid w:val="00F622E3"/>
    <w:rsid w:val="00F62377"/>
    <w:rsid w:val="00F62B52"/>
    <w:rsid w:val="00F62C30"/>
    <w:rsid w:val="00F62D98"/>
    <w:rsid w:val="00F6324A"/>
    <w:rsid w:val="00F63289"/>
    <w:rsid w:val="00F634A6"/>
    <w:rsid w:val="00F634E4"/>
    <w:rsid w:val="00F63622"/>
    <w:rsid w:val="00F63649"/>
    <w:rsid w:val="00F638E5"/>
    <w:rsid w:val="00F638ED"/>
    <w:rsid w:val="00F63FED"/>
    <w:rsid w:val="00F6404E"/>
    <w:rsid w:val="00F6410D"/>
    <w:rsid w:val="00F64256"/>
    <w:rsid w:val="00F6433C"/>
    <w:rsid w:val="00F644BD"/>
    <w:rsid w:val="00F6464B"/>
    <w:rsid w:val="00F64737"/>
    <w:rsid w:val="00F6474A"/>
    <w:rsid w:val="00F64851"/>
    <w:rsid w:val="00F64966"/>
    <w:rsid w:val="00F64D85"/>
    <w:rsid w:val="00F64F9F"/>
    <w:rsid w:val="00F65200"/>
    <w:rsid w:val="00F6522A"/>
    <w:rsid w:val="00F65BE2"/>
    <w:rsid w:val="00F65CE1"/>
    <w:rsid w:val="00F65F2D"/>
    <w:rsid w:val="00F660B8"/>
    <w:rsid w:val="00F6624A"/>
    <w:rsid w:val="00F6658E"/>
    <w:rsid w:val="00F666A1"/>
    <w:rsid w:val="00F6671D"/>
    <w:rsid w:val="00F669E3"/>
    <w:rsid w:val="00F66C71"/>
    <w:rsid w:val="00F670B3"/>
    <w:rsid w:val="00F6752F"/>
    <w:rsid w:val="00F67734"/>
    <w:rsid w:val="00F6790B"/>
    <w:rsid w:val="00F67A85"/>
    <w:rsid w:val="00F67B26"/>
    <w:rsid w:val="00F67B70"/>
    <w:rsid w:val="00F67F10"/>
    <w:rsid w:val="00F701A0"/>
    <w:rsid w:val="00F701D5"/>
    <w:rsid w:val="00F7047B"/>
    <w:rsid w:val="00F70691"/>
    <w:rsid w:val="00F70A70"/>
    <w:rsid w:val="00F70FF9"/>
    <w:rsid w:val="00F71026"/>
    <w:rsid w:val="00F71042"/>
    <w:rsid w:val="00F710A0"/>
    <w:rsid w:val="00F716EA"/>
    <w:rsid w:val="00F717F4"/>
    <w:rsid w:val="00F71976"/>
    <w:rsid w:val="00F71A99"/>
    <w:rsid w:val="00F71C4F"/>
    <w:rsid w:val="00F71F79"/>
    <w:rsid w:val="00F721A1"/>
    <w:rsid w:val="00F722C2"/>
    <w:rsid w:val="00F724E3"/>
    <w:rsid w:val="00F72507"/>
    <w:rsid w:val="00F7255F"/>
    <w:rsid w:val="00F727AA"/>
    <w:rsid w:val="00F729CA"/>
    <w:rsid w:val="00F72A2A"/>
    <w:rsid w:val="00F72A63"/>
    <w:rsid w:val="00F72C94"/>
    <w:rsid w:val="00F72D4C"/>
    <w:rsid w:val="00F72E79"/>
    <w:rsid w:val="00F73275"/>
    <w:rsid w:val="00F7347D"/>
    <w:rsid w:val="00F73799"/>
    <w:rsid w:val="00F7384E"/>
    <w:rsid w:val="00F73852"/>
    <w:rsid w:val="00F73BF8"/>
    <w:rsid w:val="00F73D02"/>
    <w:rsid w:val="00F73D3E"/>
    <w:rsid w:val="00F73D87"/>
    <w:rsid w:val="00F73F43"/>
    <w:rsid w:val="00F74609"/>
    <w:rsid w:val="00F74664"/>
    <w:rsid w:val="00F74791"/>
    <w:rsid w:val="00F74A7A"/>
    <w:rsid w:val="00F74BD2"/>
    <w:rsid w:val="00F74C54"/>
    <w:rsid w:val="00F74C84"/>
    <w:rsid w:val="00F7510B"/>
    <w:rsid w:val="00F7512B"/>
    <w:rsid w:val="00F753BF"/>
    <w:rsid w:val="00F75549"/>
    <w:rsid w:val="00F755BA"/>
    <w:rsid w:val="00F7564B"/>
    <w:rsid w:val="00F7572A"/>
    <w:rsid w:val="00F757E0"/>
    <w:rsid w:val="00F75F94"/>
    <w:rsid w:val="00F76337"/>
    <w:rsid w:val="00F763DF"/>
    <w:rsid w:val="00F7698A"/>
    <w:rsid w:val="00F76B2E"/>
    <w:rsid w:val="00F76B74"/>
    <w:rsid w:val="00F76D32"/>
    <w:rsid w:val="00F77110"/>
    <w:rsid w:val="00F7792A"/>
    <w:rsid w:val="00F77B5E"/>
    <w:rsid w:val="00F77C47"/>
    <w:rsid w:val="00F77CE7"/>
    <w:rsid w:val="00F77CFA"/>
    <w:rsid w:val="00F77E08"/>
    <w:rsid w:val="00F77ED2"/>
    <w:rsid w:val="00F8078A"/>
    <w:rsid w:val="00F80C1E"/>
    <w:rsid w:val="00F80D8F"/>
    <w:rsid w:val="00F810D2"/>
    <w:rsid w:val="00F8119E"/>
    <w:rsid w:val="00F81311"/>
    <w:rsid w:val="00F814DF"/>
    <w:rsid w:val="00F81507"/>
    <w:rsid w:val="00F81625"/>
    <w:rsid w:val="00F81C47"/>
    <w:rsid w:val="00F81E0E"/>
    <w:rsid w:val="00F81E87"/>
    <w:rsid w:val="00F81F25"/>
    <w:rsid w:val="00F81F57"/>
    <w:rsid w:val="00F81F94"/>
    <w:rsid w:val="00F823F4"/>
    <w:rsid w:val="00F82CD8"/>
    <w:rsid w:val="00F82FF7"/>
    <w:rsid w:val="00F831A7"/>
    <w:rsid w:val="00F83301"/>
    <w:rsid w:val="00F833BD"/>
    <w:rsid w:val="00F83564"/>
    <w:rsid w:val="00F836F5"/>
    <w:rsid w:val="00F837A7"/>
    <w:rsid w:val="00F837DD"/>
    <w:rsid w:val="00F83971"/>
    <w:rsid w:val="00F83A0C"/>
    <w:rsid w:val="00F83A9A"/>
    <w:rsid w:val="00F83DD1"/>
    <w:rsid w:val="00F840FC"/>
    <w:rsid w:val="00F847FE"/>
    <w:rsid w:val="00F84849"/>
    <w:rsid w:val="00F849D7"/>
    <w:rsid w:val="00F84A2F"/>
    <w:rsid w:val="00F84BAB"/>
    <w:rsid w:val="00F850EB"/>
    <w:rsid w:val="00F85123"/>
    <w:rsid w:val="00F851CA"/>
    <w:rsid w:val="00F853BF"/>
    <w:rsid w:val="00F854FC"/>
    <w:rsid w:val="00F855CB"/>
    <w:rsid w:val="00F856C8"/>
    <w:rsid w:val="00F85744"/>
    <w:rsid w:val="00F85BDB"/>
    <w:rsid w:val="00F85C0C"/>
    <w:rsid w:val="00F85F4B"/>
    <w:rsid w:val="00F85F9B"/>
    <w:rsid w:val="00F863EB"/>
    <w:rsid w:val="00F864D4"/>
    <w:rsid w:val="00F86538"/>
    <w:rsid w:val="00F8659A"/>
    <w:rsid w:val="00F86605"/>
    <w:rsid w:val="00F8662E"/>
    <w:rsid w:val="00F8683A"/>
    <w:rsid w:val="00F869A0"/>
    <w:rsid w:val="00F86B20"/>
    <w:rsid w:val="00F86BEC"/>
    <w:rsid w:val="00F86C0F"/>
    <w:rsid w:val="00F86C43"/>
    <w:rsid w:val="00F87040"/>
    <w:rsid w:val="00F8718E"/>
    <w:rsid w:val="00F87193"/>
    <w:rsid w:val="00F87201"/>
    <w:rsid w:val="00F87317"/>
    <w:rsid w:val="00F879C6"/>
    <w:rsid w:val="00F87C20"/>
    <w:rsid w:val="00F87CB7"/>
    <w:rsid w:val="00F87D07"/>
    <w:rsid w:val="00F87D63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9AA"/>
    <w:rsid w:val="00F90A08"/>
    <w:rsid w:val="00F90B79"/>
    <w:rsid w:val="00F90BEE"/>
    <w:rsid w:val="00F90C86"/>
    <w:rsid w:val="00F90D4A"/>
    <w:rsid w:val="00F90FD6"/>
    <w:rsid w:val="00F90FE3"/>
    <w:rsid w:val="00F91012"/>
    <w:rsid w:val="00F910E4"/>
    <w:rsid w:val="00F910EC"/>
    <w:rsid w:val="00F91220"/>
    <w:rsid w:val="00F915AB"/>
    <w:rsid w:val="00F9174D"/>
    <w:rsid w:val="00F91906"/>
    <w:rsid w:val="00F91AE0"/>
    <w:rsid w:val="00F91CA2"/>
    <w:rsid w:val="00F91D95"/>
    <w:rsid w:val="00F91DAC"/>
    <w:rsid w:val="00F91EA1"/>
    <w:rsid w:val="00F91F7C"/>
    <w:rsid w:val="00F92074"/>
    <w:rsid w:val="00F92174"/>
    <w:rsid w:val="00F923DB"/>
    <w:rsid w:val="00F92483"/>
    <w:rsid w:val="00F92725"/>
    <w:rsid w:val="00F9308B"/>
    <w:rsid w:val="00F935DE"/>
    <w:rsid w:val="00F93A3D"/>
    <w:rsid w:val="00F93D13"/>
    <w:rsid w:val="00F93D6A"/>
    <w:rsid w:val="00F93EE6"/>
    <w:rsid w:val="00F94003"/>
    <w:rsid w:val="00F94040"/>
    <w:rsid w:val="00F9417B"/>
    <w:rsid w:val="00F94412"/>
    <w:rsid w:val="00F94737"/>
    <w:rsid w:val="00F9473D"/>
    <w:rsid w:val="00F948E1"/>
    <w:rsid w:val="00F9495D"/>
    <w:rsid w:val="00F94B3A"/>
    <w:rsid w:val="00F94BED"/>
    <w:rsid w:val="00F95013"/>
    <w:rsid w:val="00F951BD"/>
    <w:rsid w:val="00F953D5"/>
    <w:rsid w:val="00F9555D"/>
    <w:rsid w:val="00F95A86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081"/>
    <w:rsid w:val="00F974DC"/>
    <w:rsid w:val="00F975B5"/>
    <w:rsid w:val="00FA0371"/>
    <w:rsid w:val="00FA0391"/>
    <w:rsid w:val="00FA03AB"/>
    <w:rsid w:val="00FA04BE"/>
    <w:rsid w:val="00FA0509"/>
    <w:rsid w:val="00FA0A8A"/>
    <w:rsid w:val="00FA0E7C"/>
    <w:rsid w:val="00FA102F"/>
    <w:rsid w:val="00FA15EB"/>
    <w:rsid w:val="00FA1CBF"/>
    <w:rsid w:val="00FA1D49"/>
    <w:rsid w:val="00FA1D8F"/>
    <w:rsid w:val="00FA1F1D"/>
    <w:rsid w:val="00FA2002"/>
    <w:rsid w:val="00FA2526"/>
    <w:rsid w:val="00FA25D5"/>
    <w:rsid w:val="00FA2AB0"/>
    <w:rsid w:val="00FA3173"/>
    <w:rsid w:val="00FA328E"/>
    <w:rsid w:val="00FA34CC"/>
    <w:rsid w:val="00FA3B80"/>
    <w:rsid w:val="00FA3B8A"/>
    <w:rsid w:val="00FA3C22"/>
    <w:rsid w:val="00FA3C84"/>
    <w:rsid w:val="00FA3E10"/>
    <w:rsid w:val="00FA43AE"/>
    <w:rsid w:val="00FA44DC"/>
    <w:rsid w:val="00FA47CE"/>
    <w:rsid w:val="00FA4E0B"/>
    <w:rsid w:val="00FA4EDE"/>
    <w:rsid w:val="00FA4F75"/>
    <w:rsid w:val="00FA50E8"/>
    <w:rsid w:val="00FA526F"/>
    <w:rsid w:val="00FA5333"/>
    <w:rsid w:val="00FA53C1"/>
    <w:rsid w:val="00FA5412"/>
    <w:rsid w:val="00FA5527"/>
    <w:rsid w:val="00FA55AB"/>
    <w:rsid w:val="00FA5742"/>
    <w:rsid w:val="00FA5871"/>
    <w:rsid w:val="00FA589E"/>
    <w:rsid w:val="00FA5962"/>
    <w:rsid w:val="00FA5995"/>
    <w:rsid w:val="00FA59BA"/>
    <w:rsid w:val="00FA5A4D"/>
    <w:rsid w:val="00FA5AE8"/>
    <w:rsid w:val="00FA5C90"/>
    <w:rsid w:val="00FA5CEE"/>
    <w:rsid w:val="00FA5EB9"/>
    <w:rsid w:val="00FA5FE6"/>
    <w:rsid w:val="00FA6225"/>
    <w:rsid w:val="00FA62BE"/>
    <w:rsid w:val="00FA6365"/>
    <w:rsid w:val="00FA656D"/>
    <w:rsid w:val="00FA6686"/>
    <w:rsid w:val="00FA6A22"/>
    <w:rsid w:val="00FA6A4B"/>
    <w:rsid w:val="00FA6A8C"/>
    <w:rsid w:val="00FA6BE1"/>
    <w:rsid w:val="00FA6D2E"/>
    <w:rsid w:val="00FA6D49"/>
    <w:rsid w:val="00FA6E00"/>
    <w:rsid w:val="00FA70DF"/>
    <w:rsid w:val="00FA7152"/>
    <w:rsid w:val="00FA7201"/>
    <w:rsid w:val="00FA7274"/>
    <w:rsid w:val="00FA72BB"/>
    <w:rsid w:val="00FA733C"/>
    <w:rsid w:val="00FA7596"/>
    <w:rsid w:val="00FA76D2"/>
    <w:rsid w:val="00FA7A20"/>
    <w:rsid w:val="00FA7AA6"/>
    <w:rsid w:val="00FA7B91"/>
    <w:rsid w:val="00FA7C04"/>
    <w:rsid w:val="00FA7C05"/>
    <w:rsid w:val="00FB009F"/>
    <w:rsid w:val="00FB0443"/>
    <w:rsid w:val="00FB063A"/>
    <w:rsid w:val="00FB0B63"/>
    <w:rsid w:val="00FB0F6E"/>
    <w:rsid w:val="00FB100E"/>
    <w:rsid w:val="00FB1173"/>
    <w:rsid w:val="00FB15D5"/>
    <w:rsid w:val="00FB1694"/>
    <w:rsid w:val="00FB1867"/>
    <w:rsid w:val="00FB18E8"/>
    <w:rsid w:val="00FB19D8"/>
    <w:rsid w:val="00FB1BB7"/>
    <w:rsid w:val="00FB2263"/>
    <w:rsid w:val="00FB22E5"/>
    <w:rsid w:val="00FB2335"/>
    <w:rsid w:val="00FB2803"/>
    <w:rsid w:val="00FB2864"/>
    <w:rsid w:val="00FB2927"/>
    <w:rsid w:val="00FB2B94"/>
    <w:rsid w:val="00FB2F94"/>
    <w:rsid w:val="00FB311E"/>
    <w:rsid w:val="00FB35AB"/>
    <w:rsid w:val="00FB38EA"/>
    <w:rsid w:val="00FB3B21"/>
    <w:rsid w:val="00FB3B39"/>
    <w:rsid w:val="00FB3CD6"/>
    <w:rsid w:val="00FB3D03"/>
    <w:rsid w:val="00FB4065"/>
    <w:rsid w:val="00FB4233"/>
    <w:rsid w:val="00FB43CA"/>
    <w:rsid w:val="00FB44CB"/>
    <w:rsid w:val="00FB4760"/>
    <w:rsid w:val="00FB47B5"/>
    <w:rsid w:val="00FB49FF"/>
    <w:rsid w:val="00FB5092"/>
    <w:rsid w:val="00FB52FD"/>
    <w:rsid w:val="00FB5543"/>
    <w:rsid w:val="00FB57A7"/>
    <w:rsid w:val="00FB5918"/>
    <w:rsid w:val="00FB5A6F"/>
    <w:rsid w:val="00FB5D73"/>
    <w:rsid w:val="00FB5EB5"/>
    <w:rsid w:val="00FB6273"/>
    <w:rsid w:val="00FB62B2"/>
    <w:rsid w:val="00FB6401"/>
    <w:rsid w:val="00FB67DD"/>
    <w:rsid w:val="00FB68CE"/>
    <w:rsid w:val="00FB6B03"/>
    <w:rsid w:val="00FB6B9D"/>
    <w:rsid w:val="00FB6C5F"/>
    <w:rsid w:val="00FB6C8C"/>
    <w:rsid w:val="00FB7085"/>
    <w:rsid w:val="00FB70DD"/>
    <w:rsid w:val="00FB7131"/>
    <w:rsid w:val="00FB71A1"/>
    <w:rsid w:val="00FB72CB"/>
    <w:rsid w:val="00FB77BB"/>
    <w:rsid w:val="00FB79E4"/>
    <w:rsid w:val="00FB7A9C"/>
    <w:rsid w:val="00FC009E"/>
    <w:rsid w:val="00FC03AD"/>
    <w:rsid w:val="00FC092F"/>
    <w:rsid w:val="00FC0AB4"/>
    <w:rsid w:val="00FC0B57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55"/>
    <w:rsid w:val="00FC22FE"/>
    <w:rsid w:val="00FC23FA"/>
    <w:rsid w:val="00FC25D7"/>
    <w:rsid w:val="00FC2742"/>
    <w:rsid w:val="00FC2809"/>
    <w:rsid w:val="00FC2C82"/>
    <w:rsid w:val="00FC2EED"/>
    <w:rsid w:val="00FC330F"/>
    <w:rsid w:val="00FC33EE"/>
    <w:rsid w:val="00FC37F0"/>
    <w:rsid w:val="00FC3BBC"/>
    <w:rsid w:val="00FC3EEB"/>
    <w:rsid w:val="00FC4278"/>
    <w:rsid w:val="00FC4423"/>
    <w:rsid w:val="00FC4793"/>
    <w:rsid w:val="00FC47D1"/>
    <w:rsid w:val="00FC4850"/>
    <w:rsid w:val="00FC4990"/>
    <w:rsid w:val="00FC4993"/>
    <w:rsid w:val="00FC4A51"/>
    <w:rsid w:val="00FC4CA4"/>
    <w:rsid w:val="00FC4D2B"/>
    <w:rsid w:val="00FC4DD6"/>
    <w:rsid w:val="00FC545C"/>
    <w:rsid w:val="00FC553E"/>
    <w:rsid w:val="00FC5628"/>
    <w:rsid w:val="00FC5EF8"/>
    <w:rsid w:val="00FC60EC"/>
    <w:rsid w:val="00FC629B"/>
    <w:rsid w:val="00FC631A"/>
    <w:rsid w:val="00FC65A0"/>
    <w:rsid w:val="00FC66D0"/>
    <w:rsid w:val="00FC6B41"/>
    <w:rsid w:val="00FC6D4D"/>
    <w:rsid w:val="00FC6E3C"/>
    <w:rsid w:val="00FC6EF1"/>
    <w:rsid w:val="00FC7001"/>
    <w:rsid w:val="00FC7308"/>
    <w:rsid w:val="00FC752F"/>
    <w:rsid w:val="00FC76A7"/>
    <w:rsid w:val="00FC789C"/>
    <w:rsid w:val="00FC7DD2"/>
    <w:rsid w:val="00FC7F93"/>
    <w:rsid w:val="00FD037E"/>
    <w:rsid w:val="00FD0C32"/>
    <w:rsid w:val="00FD10D2"/>
    <w:rsid w:val="00FD111E"/>
    <w:rsid w:val="00FD1132"/>
    <w:rsid w:val="00FD12B5"/>
    <w:rsid w:val="00FD1345"/>
    <w:rsid w:val="00FD1367"/>
    <w:rsid w:val="00FD1401"/>
    <w:rsid w:val="00FD14E4"/>
    <w:rsid w:val="00FD205D"/>
    <w:rsid w:val="00FD2080"/>
    <w:rsid w:val="00FD2212"/>
    <w:rsid w:val="00FD27A6"/>
    <w:rsid w:val="00FD2804"/>
    <w:rsid w:val="00FD282A"/>
    <w:rsid w:val="00FD2831"/>
    <w:rsid w:val="00FD2A71"/>
    <w:rsid w:val="00FD2B1F"/>
    <w:rsid w:val="00FD3347"/>
    <w:rsid w:val="00FD356E"/>
    <w:rsid w:val="00FD3864"/>
    <w:rsid w:val="00FD3905"/>
    <w:rsid w:val="00FD3AE7"/>
    <w:rsid w:val="00FD3AF0"/>
    <w:rsid w:val="00FD3B8A"/>
    <w:rsid w:val="00FD3E9A"/>
    <w:rsid w:val="00FD43D1"/>
    <w:rsid w:val="00FD43D6"/>
    <w:rsid w:val="00FD4620"/>
    <w:rsid w:val="00FD48FE"/>
    <w:rsid w:val="00FD4B3D"/>
    <w:rsid w:val="00FD4BA1"/>
    <w:rsid w:val="00FD4CC0"/>
    <w:rsid w:val="00FD50BA"/>
    <w:rsid w:val="00FD552B"/>
    <w:rsid w:val="00FD553B"/>
    <w:rsid w:val="00FD5642"/>
    <w:rsid w:val="00FD58BA"/>
    <w:rsid w:val="00FD5C64"/>
    <w:rsid w:val="00FD6318"/>
    <w:rsid w:val="00FD681C"/>
    <w:rsid w:val="00FD6859"/>
    <w:rsid w:val="00FD6A3D"/>
    <w:rsid w:val="00FD6A95"/>
    <w:rsid w:val="00FD6BC1"/>
    <w:rsid w:val="00FD6CCB"/>
    <w:rsid w:val="00FD6D36"/>
    <w:rsid w:val="00FD6E55"/>
    <w:rsid w:val="00FD6F9D"/>
    <w:rsid w:val="00FD7001"/>
    <w:rsid w:val="00FD7240"/>
    <w:rsid w:val="00FD72D9"/>
    <w:rsid w:val="00FD73AE"/>
    <w:rsid w:val="00FD75AC"/>
    <w:rsid w:val="00FD777A"/>
    <w:rsid w:val="00FD7C31"/>
    <w:rsid w:val="00FD7F6A"/>
    <w:rsid w:val="00FE0110"/>
    <w:rsid w:val="00FE04B6"/>
    <w:rsid w:val="00FE04D2"/>
    <w:rsid w:val="00FE05E5"/>
    <w:rsid w:val="00FE0657"/>
    <w:rsid w:val="00FE07D8"/>
    <w:rsid w:val="00FE0C70"/>
    <w:rsid w:val="00FE13B8"/>
    <w:rsid w:val="00FE1CC7"/>
    <w:rsid w:val="00FE1D55"/>
    <w:rsid w:val="00FE20AB"/>
    <w:rsid w:val="00FE22FE"/>
    <w:rsid w:val="00FE27F5"/>
    <w:rsid w:val="00FE297E"/>
    <w:rsid w:val="00FE2AC5"/>
    <w:rsid w:val="00FE2B7B"/>
    <w:rsid w:val="00FE2BE5"/>
    <w:rsid w:val="00FE2CDF"/>
    <w:rsid w:val="00FE2D93"/>
    <w:rsid w:val="00FE306A"/>
    <w:rsid w:val="00FE3088"/>
    <w:rsid w:val="00FE3100"/>
    <w:rsid w:val="00FE3439"/>
    <w:rsid w:val="00FE375B"/>
    <w:rsid w:val="00FE3768"/>
    <w:rsid w:val="00FE37BB"/>
    <w:rsid w:val="00FE37C6"/>
    <w:rsid w:val="00FE384D"/>
    <w:rsid w:val="00FE3F95"/>
    <w:rsid w:val="00FE44D7"/>
    <w:rsid w:val="00FE454C"/>
    <w:rsid w:val="00FE49D7"/>
    <w:rsid w:val="00FE4A42"/>
    <w:rsid w:val="00FE4D79"/>
    <w:rsid w:val="00FE4E28"/>
    <w:rsid w:val="00FE501E"/>
    <w:rsid w:val="00FE5172"/>
    <w:rsid w:val="00FE5410"/>
    <w:rsid w:val="00FE54B4"/>
    <w:rsid w:val="00FE5546"/>
    <w:rsid w:val="00FE5977"/>
    <w:rsid w:val="00FE5A01"/>
    <w:rsid w:val="00FE5BDB"/>
    <w:rsid w:val="00FE5EC8"/>
    <w:rsid w:val="00FE614F"/>
    <w:rsid w:val="00FE6262"/>
    <w:rsid w:val="00FE627C"/>
    <w:rsid w:val="00FE62ED"/>
    <w:rsid w:val="00FE6450"/>
    <w:rsid w:val="00FE66BF"/>
    <w:rsid w:val="00FE68F9"/>
    <w:rsid w:val="00FE6937"/>
    <w:rsid w:val="00FE6CE0"/>
    <w:rsid w:val="00FE6DEC"/>
    <w:rsid w:val="00FE6DEF"/>
    <w:rsid w:val="00FE6F39"/>
    <w:rsid w:val="00FE72D1"/>
    <w:rsid w:val="00FE738C"/>
    <w:rsid w:val="00FE74E2"/>
    <w:rsid w:val="00FE74FC"/>
    <w:rsid w:val="00FE753A"/>
    <w:rsid w:val="00FE761D"/>
    <w:rsid w:val="00FE76FA"/>
    <w:rsid w:val="00FE7929"/>
    <w:rsid w:val="00FE7996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0C47"/>
    <w:rsid w:val="00FF0CF5"/>
    <w:rsid w:val="00FF0DC8"/>
    <w:rsid w:val="00FF116F"/>
    <w:rsid w:val="00FF1455"/>
    <w:rsid w:val="00FF1716"/>
    <w:rsid w:val="00FF17AB"/>
    <w:rsid w:val="00FF1862"/>
    <w:rsid w:val="00FF1C0F"/>
    <w:rsid w:val="00FF1E0C"/>
    <w:rsid w:val="00FF1E43"/>
    <w:rsid w:val="00FF1F74"/>
    <w:rsid w:val="00FF2077"/>
    <w:rsid w:val="00FF2A88"/>
    <w:rsid w:val="00FF30B9"/>
    <w:rsid w:val="00FF3275"/>
    <w:rsid w:val="00FF32CA"/>
    <w:rsid w:val="00FF3345"/>
    <w:rsid w:val="00FF37C5"/>
    <w:rsid w:val="00FF3A12"/>
    <w:rsid w:val="00FF3CFC"/>
    <w:rsid w:val="00FF424D"/>
    <w:rsid w:val="00FF43AF"/>
    <w:rsid w:val="00FF43E8"/>
    <w:rsid w:val="00FF44A2"/>
    <w:rsid w:val="00FF48A3"/>
    <w:rsid w:val="00FF48E0"/>
    <w:rsid w:val="00FF4986"/>
    <w:rsid w:val="00FF4C1A"/>
    <w:rsid w:val="00FF4D22"/>
    <w:rsid w:val="00FF4F6A"/>
    <w:rsid w:val="00FF4FCD"/>
    <w:rsid w:val="00FF5026"/>
    <w:rsid w:val="00FF5173"/>
    <w:rsid w:val="00FF51D0"/>
    <w:rsid w:val="00FF52CC"/>
    <w:rsid w:val="00FF52CD"/>
    <w:rsid w:val="00FF52E3"/>
    <w:rsid w:val="00FF5369"/>
    <w:rsid w:val="00FF58E4"/>
    <w:rsid w:val="00FF5ABC"/>
    <w:rsid w:val="00FF5C7A"/>
    <w:rsid w:val="00FF5C9C"/>
    <w:rsid w:val="00FF5EFE"/>
    <w:rsid w:val="00FF5F7E"/>
    <w:rsid w:val="00FF5FB8"/>
    <w:rsid w:val="00FF609A"/>
    <w:rsid w:val="00FF60A4"/>
    <w:rsid w:val="00FF631F"/>
    <w:rsid w:val="00FF68D6"/>
    <w:rsid w:val="00FF6903"/>
    <w:rsid w:val="00FF6CF6"/>
    <w:rsid w:val="00FF6EB1"/>
    <w:rsid w:val="00FF707C"/>
    <w:rsid w:val="00FF71B1"/>
    <w:rsid w:val="00FF7474"/>
    <w:rsid w:val="00FF7746"/>
    <w:rsid w:val="00FF78DB"/>
    <w:rsid w:val="00FF7B36"/>
    <w:rsid w:val="00FF7CE9"/>
    <w:rsid w:val="4B4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D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7E78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F69CB"/>
    <w:rPr>
      <w:rFonts w:ascii="Times New Roman" w:eastAsia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2F69CB"/>
  </w:style>
  <w:style w:type="character" w:customStyle="1" w:styleId="B10">
    <w:name w:val="B1 (文字)"/>
    <w:qFormat/>
    <w:rsid w:val="008618F8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0MaintextChar">
    <w:name w:val="0 Main text Char"/>
    <w:link w:val="0Maintext"/>
    <w:qFormat/>
    <w:locked/>
    <w:rsid w:val="00C90C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90C12"/>
    <w:pPr>
      <w:overflowPunct/>
      <w:autoSpaceDE/>
      <w:autoSpaceDN/>
      <w:adjustRightInd/>
      <w:spacing w:after="0"/>
      <w:jc w:val="both"/>
      <w:textAlignment w:val="auto"/>
    </w:pPr>
  </w:style>
  <w:style w:type="table" w:styleId="TableGridLight">
    <w:name w:val="Grid Table Light"/>
    <w:basedOn w:val="TableNormal"/>
    <w:uiPriority w:val="40"/>
    <w:rsid w:val="00A11E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11E2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Grid1"/>
    <w:basedOn w:val="TableNormal"/>
    <w:next w:val="TableGrid"/>
    <w:uiPriority w:val="39"/>
    <w:qFormat/>
    <w:rsid w:val="00596BF7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1437231-D695-404C-B6E0-305BB3A9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2025-05-06T19:25:00Z</dcterms:created>
  <dcterms:modified xsi:type="dcterms:W3CDTF">2025-05-07T16:49:00Z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61cb2935,67ea63b1,4f0236e7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2025-02-21T10:31:15Z</vt:lpwstr>
  </property>
  <property fmtid="{D5CDD505-2E9C-101B-9397-08002B2CF9AE}" pid="19" name="MSIP_Label_bcf26ed8-713a-4e6c-8a04-66607341a11c_Method">
    <vt:lpwstr>Standard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77de0f4f-3480-43a3-baf5-3ad3b2c05e9f</vt:lpwstr>
  </property>
  <property fmtid="{D5CDD505-2E9C-101B-9397-08002B2CF9AE}" pid="23" name="MSIP_Label_bcf26ed8-713a-4e6c-8a04-66607341a11c_ContentBits">
    <vt:lpwstr>0</vt:lpwstr>
  </property>
</Properties>
</file>